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D80262" w:rsidRDefault="00833726" w:rsidP="003D3F6B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D80262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32EAFE3E">
                <wp:extent cx="6734175" cy="976807"/>
                <wp:effectExtent l="19050" t="0" r="2857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34175" cy="976807"/>
                          <a:chOff x="76688" y="27549"/>
                          <a:chExt cx="6834248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08045" cy="1233673"/>
                            <a:chOff x="81420" y="27549"/>
                            <a:chExt cx="181345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55669" y="9916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239129" cy="680679"/>
                            <a:chOff x="1671807" y="349901"/>
                            <a:chExt cx="5428811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428811" cy="681670"/>
                              <a:chOff x="1671807" y="349901"/>
                              <a:chExt cx="5428811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12"/>
                                <a:ext cx="5324928" cy="552814"/>
                                <a:chOff x="1775690" y="428112"/>
                                <a:chExt cx="5324928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625" y="428112"/>
                                  <a:ext cx="5216993" cy="552814"/>
                                  <a:chOff x="1883625" y="428076"/>
                                  <a:chExt cx="5216993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625" y="428076"/>
                                    <a:ext cx="5216993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4073031" cy="485775"/>
                                    <a:chOff x="2905011" y="465461"/>
                                    <a:chExt cx="4073031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526598"/>
                                      <a:ext cx="4054955" cy="384992"/>
                                      <a:chOff x="2923087" y="526598"/>
                                      <a:chExt cx="4054955" cy="384992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9400" y="526598"/>
                                        <a:ext cx="3928642" cy="38499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587D8FA2" w:rsidR="00E62F77" w:rsidRPr="007C5E23" w:rsidRDefault="007C5E23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</w:pPr>
                                          <w:r w:rsidRPr="007C5E23">
                                            <w:rPr>
                                              <w:rFonts w:ascii="Chu Van 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  <w:t>TÍCH CỦA VECTƠ VỚI MỘT SỐ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7C8DBFDE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7C5E23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0.25pt;height:76.9pt;mso-position-horizontal-relative:char;mso-position-vertical-relative:line" coordorigin="766,275" coordsize="68342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">
                <v:group id="Group 19" o:spid="_x0000_s1027" style="position:absolute;left:766;top:275;width:17081;height:12337" coordorigin="814,275" coordsize="1813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556;top:991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391;height:6806" coordorigin="16718,3499" coordsize="5428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4288;height:6816" coordorigin="16718,3499" coordsize="5428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3250;height:5528" coordorigin="17756,4281" coordsize="53249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6;top:4281;width:52170;height:5528" coordorigin="18836,4280" coordsize="52169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6;top:4280;width:52170;height:5532;visibility:visible;mso-wrap-style:square;v-text-anchor:middle" coordsize="5216993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" path="m,l5016787,r200206,200206l5216993,553223,,553223,,xe" fillcolor="#fffff7" stroked="f" strokeweight="1.25pt">
                          <v:fill r:id="rId8" o:title="" color2="#f0d5ff" type="pattern"/>
                          <v:path arrowok="t" o:connecttype="custom" o:connectlocs="0,0;5016787,0;5216993,200206;5216993,553223;0,553223;0,0" o:connectangles="0,0,0,0,0,0"/>
                        </v:shape>
                        <v:group id="Group 485" o:spid="_x0000_s1042" style="position:absolute;left:29050;top:4654;width:40730;height:4858" coordorigin="29050,4654" coordsize="4073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5265;width:40550;height:3850" coordorigin="29230,5265" coordsize="40549,3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94;top:5265;width:39286;height:38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" adj="21322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587D8FA2" w:rsidR="00E62F77" w:rsidRPr="007C5E23" w:rsidRDefault="007C5E23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</w:pPr>
                                    <w:r w:rsidRPr="007C5E23">
                                      <w:rPr>
                                        <w:rFonts w:ascii="Chu Van 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  <w:t>TÍCH CỦA VECTƠ VỚI MỘT SỐ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7C8DBFDE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7C5E23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D80262" w:rsidRDefault="00EC5D1C" w:rsidP="003D3F6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61627D17">
                <wp:extent cx="3733799" cy="504563"/>
                <wp:effectExtent l="0" t="0" r="635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33799" cy="504563"/>
                          <a:chOff x="0" y="0"/>
                          <a:chExt cx="3435095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435095" cy="504563"/>
                            <a:chOff x="0" y="0"/>
                            <a:chExt cx="3435095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435095" cy="504563"/>
                              <a:chOff x="0" y="0"/>
                              <a:chExt cx="3435095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435095" cy="485775"/>
                                <a:chOff x="0" y="18788"/>
                                <a:chExt cx="3435095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08"/>
                                  <a:ext cx="3435095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382321" cy="485775"/>
                                  <a:chOff x="903804" y="18788"/>
                                  <a:chExt cx="2382321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279959" cy="369570"/>
                                    <a:chOff x="1006166" y="123084"/>
                                    <a:chExt cx="2279959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5" y="123219"/>
                                      <a:ext cx="2122800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94pt;height:39.75pt;mso-position-horizontal-relative:char;mso-position-vertical-relative:line" coordsize="343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">
                <v:group id="Group 89" o:spid="_x0000_s1052" style="position:absolute;width:34350;height:5045" coordsize="343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4350;height:5045" coordsize="343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4350;height:4858" coordorigin=",187" coordsize="343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4350;height:4831;visibility:visible;mso-wrap-style:square;v-text-anchor:middle" coordsize="3435095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" path="m,l3193822,r241273,241273l3435095,483107,,483107,,xe" fillcolor="#f0d5ff" stroked="f" strokeweight="1.25pt">
                        <v:fill r:id="rId9" o:title="" color2="#fffff7" type="pattern"/>
                        <v:path arrowok="t" o:connecttype="custom" o:connectlocs="0,0;3193822,0;3435095,241273;3435095,483107;0,483107;0,0" o:connectangles="0,0,0,0,0,0"/>
                      </v:shape>
                      <v:group id="Group 93" o:spid="_x0000_s1056" style="position:absolute;left:9038;top:187;width:23823;height:4858" coordorigin="9038,187" coordsize="2382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2800;height:3696" coordorigin="10061,1230" coordsize="2279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2;width:21228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" adj="2094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dql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" filled="f" stroked="f">
                              <v:textbox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D80262" w:rsidRDefault="00C12161" w:rsidP="003D3F6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0F3BA85A">
                <wp:extent cx="6615197" cy="2303252"/>
                <wp:effectExtent l="0" t="0" r="14605" b="2095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303252"/>
                          <a:chOff x="-12333" y="-4628"/>
                          <a:chExt cx="6513454" cy="1086636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2"/>
                            <a:ext cx="6501130" cy="108204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D58A4EC" w14:textId="77777777" w:rsidR="007C5E23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tbl>
                              <w:tblPr>
                                <w:tblStyle w:val="TableGrid"/>
                                <w:tblW w:w="9669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2723"/>
                              </w:tblGrid>
                              <w:tr w:rsidR="007C5E23" w:rsidRPr="00991434" w14:paraId="24CDB284" w14:textId="77777777" w:rsidTr="00B56A9E">
                                <w:trPr>
                                  <w:trHeight w:val="787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2CBBDD68" w14:textId="0A0E4CA2" w:rsidR="007C5E23" w:rsidRPr="00816D53" w:rsidRDefault="007C5E23" w:rsidP="007C5E23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112B40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 w:rsidR="00863F6A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sym w:font="Wingdings" w:char="F06D"/>
                                    </w:r>
                                    <w:r w:rsidR="00863F6A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t xml:space="preserve"> </w:t>
                                    </w:r>
                                    <w:r w:rsidRPr="00816D5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Định nghĩa</w:t>
                                    </w:r>
                                  </w:p>
                                  <w:p w14:paraId="3E29B94C" w14:textId="77777777" w:rsidR="007C5E23" w:rsidRDefault="007C5E23" w:rsidP="005138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Cho số k ≠ 0 và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≠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61B65C45" w14:textId="77777777" w:rsidR="007C5E23" w:rsidRPr="00F3572B" w:rsidRDefault="007C5E23" w:rsidP="005138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Tích của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với số k là một vectơ, kí hiệu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, được xác định như sau:</w:t>
                                    </w:r>
                                  </w:p>
                                  <w:p w14:paraId="2BFE9DBB" w14:textId="77777777" w:rsidR="007C5E23" w:rsidRDefault="007C5E23" w:rsidP="005138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spacing w:line="276" w:lineRule="auto"/>
                                      <w:ind w:hanging="25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cùng hướng với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nếu k&gt;0,</w:t>
                                    </w:r>
                                  </w:p>
                                  <w:p w14:paraId="61F5E087" w14:textId="77777777" w:rsidR="007C5E23" w:rsidRPr="00F3572B" w:rsidRDefault="007C5E23" w:rsidP="005138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spacing w:line="276" w:lineRule="auto"/>
                                      <w:ind w:hanging="25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ngược hướng với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nếu k&lt;0</w:t>
                                    </w:r>
                                  </w:p>
                                  <w:p w14:paraId="30B393D4" w14:textId="77777777" w:rsidR="007C5E23" w:rsidRPr="00F3572B" w:rsidRDefault="007C5E23" w:rsidP="005138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spacing w:line="276" w:lineRule="auto"/>
                                      <w:ind w:hanging="25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có độ dài bằng </w:t>
                                    </w:r>
                                    <m:oMath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k</m:t>
                                          </m:r>
                                        </m:e>
                                      </m:d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743AFE5C" w14:textId="77777777" w:rsidR="007C5E23" w:rsidRPr="00F3572B" w:rsidRDefault="007C5E23" w:rsidP="005138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spacing w:line="276" w:lineRule="auto"/>
                                      <w:ind w:hanging="25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Qui ước: 0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,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=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163D012A" w14:textId="77777777" w:rsidR="007C5E23" w:rsidRPr="00112B40" w:rsidRDefault="007C5E23" w:rsidP="007C5E23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723" w:type="dxa"/>
                                  </w:tcPr>
                                  <w:p w14:paraId="3D6277E8" w14:textId="77777777" w:rsidR="007C5E23" w:rsidRDefault="007C5E23" w:rsidP="007C5E23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3706A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24629EE" wp14:editId="12303E6F">
                                          <wp:extent cx="1040359" cy="800331"/>
                                          <wp:effectExtent l="0" t="0" r="7620" b="0"/>
                                          <wp:docPr id="14" name="Picture 2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041475" cy="80118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59EDC59" w14:textId="77777777" w:rsidR="007C5E23" w:rsidRDefault="007C5E23" w:rsidP="007C5E23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3A77E660" w14:textId="77777777" w:rsidR="007C5E23" w:rsidRPr="00991434" w:rsidRDefault="007C5E23" w:rsidP="007C5E23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3706A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41CF7AF" wp14:editId="49514180">
                                          <wp:extent cx="757223" cy="836763"/>
                                          <wp:effectExtent l="0" t="0" r="5080" b="1905"/>
                                          <wp:docPr id="15" name="Picture 2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1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59100" cy="83883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2FB3E0E5" w14:textId="57291006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22C78018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181.35pt;mso-position-horizontal-relative:char;mso-position-vertical-relative:line" coordorigin="-123,-46" coordsize="65134,10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">
                <v:shape id="Rectangle: Diagonal Corners Rounded 244" o:spid="_x0000_s1071" style="position:absolute;width:65011;height:10820;visibility:visible;mso-wrap-style:square;v-text-anchor:middle" coordsize="6501130,10820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" adj="-11796480,,5400" path="m10247,l6472478,v15824,,28652,12828,28652,28652l6501130,1071793v,5659,-4588,10247,-10247,10247l28652,1082040c12828,1082040,,1069212,,1053388l,10247c,4588,4588,,1024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0247,0;6472478,0;6501130,28652;6501130,1071793;6490883,1082040;28652,1082040;0,1053388;0,10247;10247,0" o:connectangles="0,0,0,0,0,0,0,0,0" textboxrect="0,0,6501130,1082040"/>
                  <v:textbox>
                    <w:txbxContent>
                      <w:p w14:paraId="562B948E" w14:textId="56BF3736" w:rsidR="00E62F77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5D58A4EC" w14:textId="77777777" w:rsidR="007C5E23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tbl>
                        <w:tblPr>
                          <w:tblStyle w:val="TableGrid"/>
                          <w:tblW w:w="9669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2723"/>
                        </w:tblGrid>
                        <w:tr w:rsidR="007C5E23" w:rsidRPr="00991434" w14:paraId="24CDB284" w14:textId="77777777" w:rsidTr="00B56A9E">
                          <w:trPr>
                            <w:trHeight w:val="787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2CBBDD68" w14:textId="0A0E4CA2" w:rsidR="007C5E23" w:rsidRPr="00816D53" w:rsidRDefault="007C5E23" w:rsidP="007C5E23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112B40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 w:rsidR="00863F6A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="00863F6A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816D53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Định nghĩa</w:t>
                              </w:r>
                            </w:p>
                            <w:p w14:paraId="3E29B94C" w14:textId="77777777" w:rsidR="007C5E23" w:rsidRDefault="007C5E23" w:rsidP="005138A9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Cho số k ≠ 0 và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≠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61B65C45" w14:textId="77777777" w:rsidR="007C5E23" w:rsidRPr="00F3572B" w:rsidRDefault="007C5E23" w:rsidP="005138A9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Tích của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với số k là một vectơ, kí hiệu k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, được xác định như sau:</w:t>
                              </w:r>
                            </w:p>
                            <w:p w14:paraId="2BFE9DBB" w14:textId="77777777" w:rsidR="007C5E23" w:rsidRDefault="007C5E23" w:rsidP="005138A9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ind w:hanging="25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cùng hướng với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nếu k&gt;0,</w:t>
                              </w:r>
                            </w:p>
                            <w:p w14:paraId="61F5E087" w14:textId="77777777" w:rsidR="007C5E23" w:rsidRPr="00F3572B" w:rsidRDefault="007C5E23" w:rsidP="005138A9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ind w:hanging="25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k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ngược hướng với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nếu k&lt;0</w:t>
                              </w:r>
                            </w:p>
                            <w:p w14:paraId="30B393D4" w14:textId="77777777" w:rsidR="007C5E23" w:rsidRPr="00F3572B" w:rsidRDefault="007C5E23" w:rsidP="005138A9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ind w:hanging="25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k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có độ dài bằng </w:t>
                              </w: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k</m:t>
                                    </m:r>
                                  </m:e>
                                </m:d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</m:e>
                                </m:d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743AFE5C" w14:textId="77777777" w:rsidR="007C5E23" w:rsidRPr="00F3572B" w:rsidRDefault="007C5E23" w:rsidP="005138A9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ind w:hanging="25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Qui ước: 0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, k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=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</w:p>
                            <w:p w14:paraId="163D012A" w14:textId="77777777" w:rsidR="007C5E23" w:rsidRPr="00112B40" w:rsidRDefault="007C5E23" w:rsidP="007C5E23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2723" w:type="dxa"/>
                            </w:tcPr>
                            <w:p w14:paraId="3D6277E8" w14:textId="77777777" w:rsidR="007C5E23" w:rsidRDefault="007C5E23" w:rsidP="007C5E23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3706A">
                                <w:rPr>
                                  <w:noProof/>
                                </w:rPr>
                                <w:drawing>
                                  <wp:inline distT="0" distB="0" distL="0" distR="0" wp14:anchorId="024629EE" wp14:editId="12303E6F">
                                    <wp:extent cx="1040359" cy="800331"/>
                                    <wp:effectExtent l="0" t="0" r="7620" b="0"/>
                                    <wp:docPr id="14" name="Picture 2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041475" cy="80118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59EDC59" w14:textId="77777777" w:rsidR="007C5E23" w:rsidRDefault="007C5E23" w:rsidP="007C5E23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3A77E660" w14:textId="77777777" w:rsidR="007C5E23" w:rsidRPr="00991434" w:rsidRDefault="007C5E23" w:rsidP="007C5E23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3706A">
                                <w:rPr>
                                  <w:noProof/>
                                </w:rPr>
                                <w:drawing>
                                  <wp:inline distT="0" distB="0" distL="0" distR="0" wp14:anchorId="541CF7AF" wp14:editId="49514180">
                                    <wp:extent cx="757223" cy="836763"/>
                                    <wp:effectExtent l="0" t="0" r="5080" b="1905"/>
                                    <wp:docPr id="15" name="Picture 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59100" cy="83883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2FB3E0E5" w14:textId="57291006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22C78018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D80262" w:rsidRDefault="008A36A9" w:rsidP="003D3F6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482F0041">
                <wp:extent cx="6615197" cy="1722396"/>
                <wp:effectExtent l="0" t="0" r="14605" b="1143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722396"/>
                          <a:chOff x="-12333" y="-4628"/>
                          <a:chExt cx="6513454" cy="832662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4"/>
                            <a:ext cx="6501130" cy="828068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BFF0350" w14:textId="73481CA0" w:rsidR="001601D8" w:rsidRPr="00162692" w:rsidRDefault="001601D8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9639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091"/>
                                <w:gridCol w:w="222"/>
                              </w:tblGrid>
                              <w:tr w:rsidR="00E62F77" w:rsidRPr="002446EF" w14:paraId="44AFEA7B" w14:textId="77777777" w:rsidTr="00E62F77">
                                <w:tc>
                                  <w:tcPr>
                                    <w:tcW w:w="5407" w:type="dxa"/>
                                  </w:tcPr>
                                  <w:tbl>
                                    <w:tblPr>
                                      <w:tblStyle w:val="TableGrid"/>
                                      <w:tblW w:w="9733" w:type="dxa"/>
                                      <w:tblInd w:w="142" w:type="dxa"/>
                                      <w:tblBorders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  <w:insideH w:val="dashSmallGap" w:sz="4" w:space="0" w:color="0000CC"/>
                                        <w:insideV w:val="dashSmallGap" w:sz="4" w:space="0" w:color="0000CC"/>
                                      </w:tblBorders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6798"/>
                                      <w:gridCol w:w="2935"/>
                                    </w:tblGrid>
                                    <w:tr w:rsidR="00863F6A" w:rsidRPr="00991434" w14:paraId="1AB79560" w14:textId="77777777" w:rsidTr="00B56A9E">
                                      <w:trPr>
                                        <w:trHeight w:val="2200"/>
                                      </w:trPr>
                                      <w:tc>
                                        <w:tcPr>
                                          <w:tcW w:w="6798" w:type="dxa"/>
                                          <w:shd w:val="clear" w:color="auto" w:fill="auto"/>
                                        </w:tcPr>
                                        <w:p w14:paraId="2BA2FB65" w14:textId="77777777" w:rsidR="00863F6A" w:rsidRPr="00162692" w:rsidRDefault="00863F6A" w:rsidP="00863F6A">
                                          <w:pPr>
                                            <w:rPr>
                                              <w:rFonts w:ascii="Chu Van An" w:eastAsia="Times New Roman" w:hAnsi="Chu Van An"/>
                                              <w:color w:val="000000"/>
                                              <w:kern w:val="24"/>
                                            </w:rPr>
                                          </w:pPr>
                                          <w:r w:rsidRPr="00112B40">
                                            <w:rPr>
                                              <w:rFonts w:ascii="Chu Van An" w:hAnsi="Chu Van An" w:cs="Chu Van An"/>
                                              <w:color w:val="000000"/>
                                              <w:kern w:val="24"/>
                                              <w:szCs w:val="24"/>
                                            </w:rPr>
                                            <w:t> </w:t>
                                          </w:r>
                                          <w:r>
                                            <w:rPr>
                                              <w:rFonts w:ascii="Chu Van An" w:eastAsia="Yu Gothic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</w:rPr>
                                            <w:sym w:font="Wingdings" w:char="F06D"/>
                                          </w:r>
                                          <w:r w:rsidRPr="00CD6034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Tính chất </w:t>
                                          </w:r>
                                        </w:p>
                                        <w:p w14:paraId="619DBE3F" w14:textId="77777777" w:rsidR="00863F6A" w:rsidRPr="00F3572B" w:rsidRDefault="00863F6A" w:rsidP="005138A9">
                                          <w:pPr>
                                            <w:pStyle w:val="ListParagraph"/>
                                            <w:numPr>
                                              <w:ilvl w:val="0"/>
                                              <w:numId w:val="5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Với hai vectơ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và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bất kì, với mọi số h, k ta có:</w:t>
                                          </w:r>
                                        </w:p>
                                        <w:p w14:paraId="7B986015" w14:textId="77777777" w:rsidR="00863F6A" w:rsidRPr="00F3572B" w:rsidRDefault="00863F6A" w:rsidP="005138A9">
                                          <w:pPr>
                                            <w:pStyle w:val="ListParagraph"/>
                                            <w:numPr>
                                              <w:ilvl w:val="0"/>
                                              <w:numId w:val="5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k(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+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) = k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+ k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</m:oMath>
                                        </w:p>
                                        <w:p w14:paraId="1FAB06BC" w14:textId="77777777" w:rsidR="00863F6A" w:rsidRPr="00F3572B" w:rsidRDefault="00863F6A" w:rsidP="005138A9">
                                          <w:pPr>
                                            <w:pStyle w:val="ListParagraph"/>
                                            <w:numPr>
                                              <w:ilvl w:val="0"/>
                                              <w:numId w:val="5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(h + k)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= h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+ k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</w:p>
                                        <w:p w14:paraId="7F2E0C92" w14:textId="77777777" w:rsidR="00863F6A" w:rsidRPr="00F3572B" w:rsidRDefault="00863F6A" w:rsidP="005138A9">
                                          <w:pPr>
                                            <w:pStyle w:val="ListParagraph"/>
                                            <w:numPr>
                                              <w:ilvl w:val="0"/>
                                              <w:numId w:val="5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h(k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) = (hk)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</w:p>
                                        <w:p w14:paraId="24A538AC" w14:textId="77777777" w:rsidR="00863F6A" w:rsidRPr="00F3572B" w:rsidRDefault="00863F6A" w:rsidP="005138A9">
                                          <w:pPr>
                                            <w:pStyle w:val="ListParagraph"/>
                                            <w:numPr>
                                              <w:ilvl w:val="0"/>
                                              <w:numId w:val="5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1.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=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, (–1)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= –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</w:p>
                                      </w:tc>
                                      <w:tc>
                                        <w:tcPr>
                                          <w:tcW w:w="2935" w:type="dxa"/>
                                        </w:tcPr>
                                        <w:p w14:paraId="717BED3B" w14:textId="77777777" w:rsidR="00863F6A" w:rsidRDefault="00863F6A" w:rsidP="00863F6A">
                                          <w:pPr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</w:p>
                                        <w:p w14:paraId="3A48ECF7" w14:textId="77777777" w:rsidR="00863F6A" w:rsidRPr="00991434" w:rsidRDefault="00863F6A" w:rsidP="00863F6A">
                                          <w:pPr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Cs/>
                                              <w:szCs w:val="24"/>
                                            </w:rPr>
                                          </w:pPr>
                                          <w:r w:rsidRPr="00B3706A">
                                            <w:rPr>
                                              <w:noProof/>
                                            </w:rPr>
                                            <w:drawing>
                                              <wp:inline distT="0" distB="0" distL="0" distR="0" wp14:anchorId="0FEA4EF5" wp14:editId="2AE3C0A2">
                                                <wp:extent cx="1726565" cy="1170305"/>
                                                <wp:effectExtent l="0" t="0" r="0" b="0"/>
                                                <wp:docPr id="16" name="Picture 42" descr="Tổng của hai véc tơ, toán phổ thông - Toán học, vật lý, hóa học phổ thông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42" descr="Tổng của hai véc tơ, toán phổ thông - Toán học, vật lý, hóa học phổ thông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12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1726565" cy="117030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3D241E3D" w14:textId="77777777" w:rsidR="00E62F77" w:rsidRPr="002446EF" w:rsidRDefault="00E62F77" w:rsidP="008A36A9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232" w:type="dxa"/>
                                  </w:tcPr>
                                  <w:p w14:paraId="42E0C9F1" w14:textId="25F13CF0" w:rsidR="00E62F77" w:rsidRPr="002446EF" w:rsidRDefault="00E62F77" w:rsidP="008A36A9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6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7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8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135.6pt;mso-position-horizontal-relative:char;mso-position-vertical-relative:line" coordorigin="-123,-46" coordsize="65134,8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">
                <v:shape id="Rectangle: Diagonal Corners Rounded 2" o:spid="_x0000_s1076" style="position:absolute;width:65011;height:8280;visibility:visible;mso-wrap-style:square;v-text-anchor:middle" coordsize="6501130,8280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" adj="-11796480,,5400" path="m7842,l6479203,v12110,,21927,9817,21927,21927l6501130,820226v,4331,-3511,7842,-7842,7842l21927,828068c9817,828068,,818251,,806141l,7842c,3511,3511,,784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7842,0;6479203,0;6501130,21927;6501130,820226;6493288,828068;21927,828068;0,806141;0,7842;7842,0" o:connectangles="0,0,0,0,0,0,0,0,0" textboxrect="0,0,6501130,828068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BFF0350" w14:textId="73481CA0" w:rsidR="001601D8" w:rsidRPr="00162692" w:rsidRDefault="001601D8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9639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10091"/>
                          <w:gridCol w:w="222"/>
                        </w:tblGrid>
                        <w:tr w:rsidR="00E62F77" w:rsidRPr="002446EF" w14:paraId="44AFEA7B" w14:textId="77777777" w:rsidTr="00E62F77">
                          <w:tc>
                            <w:tcPr>
                              <w:tcW w:w="5407" w:type="dxa"/>
                            </w:tcPr>
                            <w:tbl>
                              <w:tblPr>
                                <w:tblStyle w:val="TableGrid"/>
                                <w:tblW w:w="9733" w:type="dxa"/>
                                <w:tblInd w:w="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798"/>
                                <w:gridCol w:w="2935"/>
                              </w:tblGrid>
                              <w:tr w:rsidR="00863F6A" w:rsidRPr="00991434" w14:paraId="1AB79560" w14:textId="77777777" w:rsidTr="00B56A9E">
                                <w:trPr>
                                  <w:trHeight w:val="2200"/>
                                </w:trPr>
                                <w:tc>
                                  <w:tcPr>
                                    <w:tcW w:w="6798" w:type="dxa"/>
                                    <w:shd w:val="clear" w:color="auto" w:fill="auto"/>
                                  </w:tcPr>
                                  <w:p w14:paraId="2BA2FB65" w14:textId="77777777" w:rsidR="00863F6A" w:rsidRPr="00162692" w:rsidRDefault="00863F6A" w:rsidP="00863F6A">
                                    <w:pPr>
                                      <w:rPr>
                                        <w:rFonts w:ascii="Chu Van An" w:eastAsia="Times New Roman" w:hAnsi="Chu Van An"/>
                                        <w:color w:val="000000"/>
                                        <w:kern w:val="24"/>
                                      </w:rPr>
                                    </w:pPr>
                                    <w:r w:rsidRPr="00112B40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sym w:font="Wingdings" w:char="F06D"/>
                                    </w:r>
                                    <w:r w:rsidRPr="00CD603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Tính chất </w:t>
                                    </w:r>
                                  </w:p>
                                  <w:p w14:paraId="619DBE3F" w14:textId="77777777" w:rsidR="00863F6A" w:rsidRPr="00F3572B" w:rsidRDefault="00863F6A" w:rsidP="005138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Với hai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và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bất kì, với mọi số h, k ta có:</w:t>
                                    </w:r>
                                  </w:p>
                                  <w:p w14:paraId="7B986015" w14:textId="77777777" w:rsidR="00863F6A" w:rsidRPr="00F3572B" w:rsidRDefault="00863F6A" w:rsidP="005138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k(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) =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1FAB06BC" w14:textId="77777777" w:rsidR="00863F6A" w:rsidRPr="00F3572B" w:rsidRDefault="00863F6A" w:rsidP="005138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(h + k)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h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7F2E0C92" w14:textId="77777777" w:rsidR="00863F6A" w:rsidRPr="00F3572B" w:rsidRDefault="00863F6A" w:rsidP="005138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h(k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) = (hk)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24A538AC" w14:textId="77777777" w:rsidR="00863F6A" w:rsidRPr="00F3572B" w:rsidRDefault="00863F6A" w:rsidP="005138A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1.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, (–1)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–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</w:p>
                                </w:tc>
                                <w:tc>
                                  <w:tcPr>
                                    <w:tcW w:w="2935" w:type="dxa"/>
                                  </w:tcPr>
                                  <w:p w14:paraId="717BED3B" w14:textId="77777777" w:rsidR="00863F6A" w:rsidRDefault="00863F6A" w:rsidP="00863F6A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3A48ECF7" w14:textId="77777777" w:rsidR="00863F6A" w:rsidRPr="00991434" w:rsidRDefault="00863F6A" w:rsidP="00863F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B3706A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FEA4EF5" wp14:editId="2AE3C0A2">
                                          <wp:extent cx="1726565" cy="1170305"/>
                                          <wp:effectExtent l="0" t="0" r="0" b="0"/>
                                          <wp:docPr id="16" name="Picture 42" descr="Tổng của hai véc tơ, toán phổ thông - Toán học, vật lý, hóa học phổ thôn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2" descr="Tổng của hai véc tơ, toán phổ thông - Toán học, vật lý, hóa học phổ thông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726565" cy="117030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D241E3D" w14:textId="77777777" w:rsidR="00E62F77" w:rsidRPr="002446EF" w:rsidRDefault="00E62F77" w:rsidP="008A36A9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232" w:type="dxa"/>
                            </w:tcPr>
                            <w:p w14:paraId="42E0C9F1" w14:textId="25F13CF0" w:rsidR="00E62F77" w:rsidRPr="002446EF" w:rsidRDefault="00E62F77" w:rsidP="008A36A9">
                              <w:pPr>
                                <w:spacing w:line="254" w:lineRule="auto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C4DFBE9" w14:textId="77777777" w:rsidR="009F53A9" w:rsidRPr="00D80262" w:rsidRDefault="009F53A9" w:rsidP="003D3F6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6C5DF08" wp14:editId="5C34F9A5">
                <wp:extent cx="6615197" cy="2257424"/>
                <wp:effectExtent l="0" t="0" r="14605" b="10160"/>
                <wp:docPr id="25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257424"/>
                          <a:chOff x="-12333" y="-4628"/>
                          <a:chExt cx="6513454" cy="1049527"/>
                        </a:xfrm>
                      </wpg:grpSpPr>
                      <wps:wsp>
                        <wps:cNvPr id="252" name="Rectangle: Diagonal Corners Rounded 252"/>
                        <wps:cNvSpPr/>
                        <wps:spPr>
                          <a:xfrm>
                            <a:off x="-9" y="-32"/>
                            <a:ext cx="6501130" cy="104493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094E772" w14:textId="77777777" w:rsidR="009F53A9" w:rsidRDefault="009F53A9" w:rsidP="009F53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B7FAB32" w14:textId="77777777" w:rsidR="009F53A9" w:rsidRDefault="009F53A9" w:rsidP="009F53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9451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233"/>
                                <w:gridCol w:w="222"/>
                              </w:tblGrid>
                              <w:tr w:rsidR="00F3504E" w:rsidRPr="00C57F8D" w14:paraId="78E5789C" w14:textId="77777777" w:rsidTr="00F3504E">
                                <w:trPr>
                                  <w:trHeight w:val="5812"/>
                                </w:trPr>
                                <w:tc>
                                  <w:tcPr>
                                    <w:tcW w:w="5473" w:type="dxa"/>
                                    <w:shd w:val="clear" w:color="auto" w:fill="auto"/>
                                  </w:tcPr>
                                  <w:tbl>
                                    <w:tblPr>
                                      <w:tblStyle w:val="TableGrid"/>
                                      <w:tblW w:w="9733" w:type="dxa"/>
                                      <w:tblInd w:w="284" w:type="dxa"/>
                                      <w:tblBorders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  <w:insideH w:val="dashSmallGap" w:sz="4" w:space="0" w:color="0000CC"/>
                                        <w:insideV w:val="dashSmallGap" w:sz="4" w:space="0" w:color="0000CC"/>
                                      </w:tblBorders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6662"/>
                                      <w:gridCol w:w="3071"/>
                                    </w:tblGrid>
                                    <w:tr w:rsidR="00F3504E" w:rsidRPr="00991434" w14:paraId="55D3C45A" w14:textId="77777777" w:rsidTr="00B56A9E">
                                      <w:trPr>
                                        <w:trHeight w:val="1307"/>
                                      </w:trPr>
                                      <w:tc>
                                        <w:tcPr>
                                          <w:tcW w:w="6662" w:type="dxa"/>
                                          <w:shd w:val="clear" w:color="auto" w:fill="auto"/>
                                        </w:tcPr>
                                        <w:p w14:paraId="688508C4" w14:textId="77777777" w:rsidR="00F3504E" w:rsidRPr="00F3504E" w:rsidRDefault="00F3504E" w:rsidP="00B56A9E">
                                          <w:pPr>
                                            <w:spacing w:line="276" w:lineRule="auto"/>
                                            <w:ind w:left="-11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F3504E">
                                            <w:rPr>
                                              <w:rFonts w:ascii="Chu Van An" w:eastAsia="Yu Gothic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  <w:sym w:font="Wingdings" w:char="F06D"/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sz w:val="24"/>
                                              <w:szCs w:val="24"/>
                                            </w:rPr>
                                            <w:t>Trung điểm của đoạn thẳng và trọng tâm của tam giác</w:t>
                                          </w:r>
                                        </w:p>
                                        <w:p w14:paraId="52AE3ABE" w14:textId="77777777" w:rsidR="00F3504E" w:rsidRPr="00F3504E" w:rsidRDefault="00F3504E" w:rsidP="00B56A9E">
                                          <w:p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  <w:t xml:space="preserve">a) I là trung điểm của AB 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  <w:sym w:font="Symbol" w:char="F0DB"/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MA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MB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=2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MI</m:t>
                                                </m:r>
                                              </m:e>
                                            </m:acc>
                                          </m:oMath>
                                        </w:p>
                                        <w:p w14:paraId="01106850" w14:textId="77777777" w:rsidR="00F3504E" w:rsidRPr="00F3504E" w:rsidRDefault="00F3504E" w:rsidP="00B56A9E">
                                          <w:p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</w:pP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  <w:t xml:space="preserve">b) 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bCs/>
                                              <w:i/>
                                              <w:iCs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>Hệ thức trọng tâm tam giác: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 </w:t>
                                          </w:r>
                                        </w:p>
                                        <w:p w14:paraId="6D7E7E01" w14:textId="77777777" w:rsidR="00F3504E" w:rsidRPr="00F3504E" w:rsidRDefault="00F3504E" w:rsidP="005138A9">
                                          <w:pPr>
                                            <w:pStyle w:val="Footer"/>
                                            <w:widowControl w:val="0"/>
                                            <w:numPr>
                                              <w:ilvl w:val="0"/>
                                              <w:numId w:val="6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</w:pP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G là trọng tâm 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sym w:font="Symbol" w:char="F044"/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ABC 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sym w:font="Symbol" w:char="F0DB"/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GA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GB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GC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0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 </w:t>
                                          </w:r>
                                        </w:p>
                                        <w:p w14:paraId="28B4EE5E" w14:textId="77777777" w:rsidR="00F3504E" w:rsidRPr="00991434" w:rsidRDefault="00F3504E" w:rsidP="00B56A9E">
                                          <w:p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                    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sym w:font="Symbol" w:char="F0DB"/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OA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OB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OC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3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OG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t xml:space="preserve"> (O tuỳ ý).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071" w:type="dxa"/>
                                          <w:shd w:val="clear" w:color="auto" w:fill="auto"/>
                                        </w:tcPr>
                                        <w:p w14:paraId="402950DC" w14:textId="77777777" w:rsidR="00F3504E" w:rsidRDefault="00F3504E" w:rsidP="00F3504E">
                                          <w:pPr>
                                            <w:jc w:val="center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B3706A">
                                            <w:rPr>
                                              <w:noProof/>
                                            </w:rPr>
                                            <w:drawing>
                                              <wp:inline distT="0" distB="0" distL="0" distR="0" wp14:anchorId="1650E266" wp14:editId="380A21EC">
                                                <wp:extent cx="1265555" cy="307340"/>
                                                <wp:effectExtent l="0" t="0" r="0" b="0"/>
                                                <wp:docPr id="17" name="Picture 37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37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13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1265555" cy="30734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  <w:r w:rsidRPr="00B3706A">
                                            <w:rPr>
                                              <w:noProof/>
                                            </w:rPr>
                                            <w:drawing>
                                              <wp:inline distT="0" distB="0" distL="0" distR="0" wp14:anchorId="77C41D6B" wp14:editId="11A4BD99">
                                                <wp:extent cx="1337742" cy="1147313"/>
                                                <wp:effectExtent l="0" t="0" r="0" b="0"/>
                                                <wp:docPr id="21" name="Picture 43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43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14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1339397" cy="1148733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  <w:p w14:paraId="0C0FD10E" w14:textId="77777777" w:rsidR="00F3504E" w:rsidRPr="00991434" w:rsidRDefault="00F3504E" w:rsidP="00F3504E">
                                          <w:pPr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</w:p>
                                      </w:tc>
                                    </w:tr>
                                  </w:tbl>
                                  <w:p w14:paraId="3820885D" w14:textId="77777777" w:rsidR="00F3504E" w:rsidRPr="00C57F8D" w:rsidRDefault="00F3504E" w:rsidP="00F3504E">
                                    <w:pPr>
                                      <w:ind w:left="345"/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78" w:type="dxa"/>
                                    <w:shd w:val="clear" w:color="auto" w:fill="auto"/>
                                  </w:tcPr>
                                  <w:p w14:paraId="531C1F31" w14:textId="77777777" w:rsidR="00F3504E" w:rsidRPr="00C57F8D" w:rsidRDefault="00F3504E" w:rsidP="00F3504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86800E7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28F78ED6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3C2F7751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4013486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D48A0D7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264F3FBC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94CCACA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0C89C4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0DEAA2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EEF3F29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B5700D4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C7A574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D22FDED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2743C12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031699D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AD752B" w14:textId="77777777" w:rsidR="009F53A9" w:rsidRDefault="009F53A9" w:rsidP="009F53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3" name="Group 25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54" name="Rectangle: Folded Corner 25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5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374B0E2" w14:textId="391655AB" w:rsidR="009F53A9" w:rsidRDefault="009F53A9" w:rsidP="009F53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➌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6C5DF08" id="_x0000_s1080" style="width:520.9pt;height:177.75pt;mso-position-horizontal-relative:char;mso-position-vertical-relative:line" coordorigin="-123,-46" coordsize="65134,10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">
                <v:shape id="Rectangle: Diagonal Corners Rounded 252" o:spid="_x0000_s1081" style="position:absolute;width:65011;height:10448;visibility:visible;mso-wrap-style:square;v-text-anchor:middle" coordsize="6501130,10449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" adj="-11796480,,5400" path="m9895,l6473460,v15282,,27670,12388,27670,27670l6501130,1035036v,5465,-4430,9895,-9895,9895l27670,1044931c12388,1044931,,1032543,,1017261l,9895c,4430,4430,,9895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9895,0;6473460,0;6501130,27670;6501130,1035036;6491235,1044931;27670,1044931;0,1017261;0,9895;9895,0" o:connectangles="0,0,0,0,0,0,0,0,0" textboxrect="0,0,6501130,1044931"/>
                  <v:textbox>
                    <w:txbxContent>
                      <w:p w14:paraId="0094E772" w14:textId="77777777" w:rsidR="009F53A9" w:rsidRDefault="009F53A9" w:rsidP="009F53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B7FAB32" w14:textId="77777777" w:rsidR="009F53A9" w:rsidRDefault="009F53A9" w:rsidP="009F53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9451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10233"/>
                          <w:gridCol w:w="222"/>
                        </w:tblGrid>
                        <w:tr w:rsidR="00F3504E" w:rsidRPr="00C57F8D" w14:paraId="78E5789C" w14:textId="77777777" w:rsidTr="00F3504E">
                          <w:trPr>
                            <w:trHeight w:val="5812"/>
                          </w:trPr>
                          <w:tc>
                            <w:tcPr>
                              <w:tcW w:w="5473" w:type="dxa"/>
                              <w:shd w:val="clear" w:color="auto" w:fill="auto"/>
                            </w:tcPr>
                            <w:tbl>
                              <w:tblPr>
                                <w:tblStyle w:val="TableGrid"/>
                                <w:tblW w:w="9733" w:type="dxa"/>
                                <w:tblInd w:w="284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662"/>
                                <w:gridCol w:w="3071"/>
                              </w:tblGrid>
                              <w:tr w:rsidR="00F3504E" w:rsidRPr="00991434" w14:paraId="55D3C45A" w14:textId="77777777" w:rsidTr="00B56A9E">
                                <w:trPr>
                                  <w:trHeight w:val="1307"/>
                                </w:trPr>
                                <w:tc>
                                  <w:tcPr>
                                    <w:tcW w:w="6662" w:type="dxa"/>
                                    <w:shd w:val="clear" w:color="auto" w:fill="auto"/>
                                  </w:tcPr>
                                  <w:p w14:paraId="688508C4" w14:textId="77777777" w:rsidR="00F3504E" w:rsidRPr="00F3504E" w:rsidRDefault="00F3504E" w:rsidP="00B56A9E">
                                    <w:pPr>
                                      <w:spacing w:line="276" w:lineRule="auto"/>
                                      <w:ind w:left="-110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F3504E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sym w:font="Wingdings" w:char="F06D"/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Trung điểm của đoạn thẳng và trọng tâm của tam giác</w:t>
                                    </w:r>
                                  </w:p>
                                  <w:p w14:paraId="52AE3ABE" w14:textId="77777777" w:rsidR="00F3504E" w:rsidRPr="00F3504E" w:rsidRDefault="00F3504E" w:rsidP="00B56A9E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F350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a) I là trung điểm của AB 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MA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MB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=2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MI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01106850" w14:textId="77777777" w:rsidR="00F3504E" w:rsidRPr="00F3504E" w:rsidRDefault="00F3504E" w:rsidP="00B56A9E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</w:pPr>
                                    <w:r w:rsidRPr="00F350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b) 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iCs/>
                                        <w:sz w:val="24"/>
                                        <w:szCs w:val="24"/>
                                        <w:lang w:val="fr-BE"/>
                                      </w:rPr>
                                      <w:t>Hệ thức trọng tâm tam giác: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 </w:t>
                                    </w:r>
                                  </w:p>
                                  <w:p w14:paraId="6D7E7E01" w14:textId="77777777" w:rsidR="00F3504E" w:rsidRPr="00F3504E" w:rsidRDefault="00F3504E" w:rsidP="005138A9">
                                    <w:pPr>
                                      <w:pStyle w:val="Footer"/>
                                      <w:widowControl w:val="0"/>
                                      <w:numPr>
                                        <w:ilvl w:val="0"/>
                                        <w:numId w:val="6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</w:pP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G là trọng tâm 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44"/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ABC 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GA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GB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GC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 </w:t>
                                    </w:r>
                                  </w:p>
                                  <w:p w14:paraId="28B4EE5E" w14:textId="77777777" w:rsidR="00F3504E" w:rsidRPr="00991434" w:rsidRDefault="00F3504E" w:rsidP="00B56A9E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                    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OA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OB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OC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3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OG</m:t>
                                          </m:r>
                                        </m:e>
                                      </m:acc>
                                    </m:oMath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(O tuỳ ý).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3071" w:type="dxa"/>
                                    <w:shd w:val="clear" w:color="auto" w:fill="auto"/>
                                  </w:tcPr>
                                  <w:p w14:paraId="402950DC" w14:textId="77777777" w:rsidR="00F3504E" w:rsidRDefault="00F3504E" w:rsidP="00F3504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3706A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650E266" wp14:editId="380A21EC">
                                          <wp:extent cx="1265555" cy="307340"/>
                                          <wp:effectExtent l="0" t="0" r="0" b="0"/>
                                          <wp:docPr id="17" name="Picture 3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3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65555" cy="30734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B3706A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7C41D6B" wp14:editId="11A4BD99">
                                          <wp:extent cx="1337742" cy="1147313"/>
                                          <wp:effectExtent l="0" t="0" r="0" b="0"/>
                                          <wp:docPr id="21" name="Picture 4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39397" cy="114873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C0FD10E" w14:textId="77777777" w:rsidR="00F3504E" w:rsidRPr="00991434" w:rsidRDefault="00F3504E" w:rsidP="00F3504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820885D" w14:textId="77777777" w:rsidR="00F3504E" w:rsidRPr="00C57F8D" w:rsidRDefault="00F3504E" w:rsidP="00F3504E">
                              <w:pPr>
                                <w:ind w:left="345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978" w:type="dxa"/>
                              <w:shd w:val="clear" w:color="auto" w:fill="auto"/>
                            </w:tcPr>
                            <w:p w14:paraId="531C1F31" w14:textId="77777777" w:rsidR="00F3504E" w:rsidRPr="00C57F8D" w:rsidRDefault="00F3504E" w:rsidP="00F3504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586800E7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28F78ED6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3C2F7751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4013486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D48A0D7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264F3FBC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94CCACA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0C89C4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0DEAA2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EEF3F29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B5700D4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C7A574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D22FDED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2743C12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031699D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AD752B" w14:textId="77777777" w:rsidR="009F53A9" w:rsidRDefault="009F53A9" w:rsidP="009F53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3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EpK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/B/5lwBOTmDwAA//8DAFBLAQItABQABgAIAAAAIQDb4fbL7gAAAIUBAAATAAAAAAAAAAAA&#10;AAAAAAAAAABbQ29udGVudF9UeXBlc10ueG1sUEsBAi0AFAAGAAgAAAAhAFr0LFu/AAAAFQEAAAsA&#10;AAAAAAAAAAAAAAAAHwEAAF9yZWxzLy5yZWxzUEsBAi0AFAAGAAgAAAAhAHOASkrEAAAA3AAAAA8A&#10;AAAAAAAAAAAAAAAABwIAAGRycy9kb3ducmV2LnhtbFBLBQYAAAAAAwADALcAAAD4AgAAAAA=&#10;">
                  <v:shape id="Rectangle: Folded Corner 254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" filled="f" stroked="f">
                    <v:textbox>
                      <w:txbxContent>
                        <w:p w14:paraId="7374B0E2" w14:textId="391655AB" w:rsidR="009F53A9" w:rsidRDefault="009F53A9" w:rsidP="009F53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➌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6999E3" w14:textId="47DBC141" w:rsidR="008A36A9" w:rsidRPr="00D80262" w:rsidRDefault="008A36A9" w:rsidP="003D3F6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</w:p>
    <w:p w14:paraId="55B4A748" w14:textId="61A5193D" w:rsidR="00993994" w:rsidRPr="00D80262" w:rsidRDefault="00162692" w:rsidP="003D3F6B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lastRenderedPageBreak/>
        <w:t xml:space="preserve">   </w:t>
      </w:r>
      <w:r w:rsidR="00993994"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1C10EF" wp14:editId="3FDDB976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85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">
                <v:group id="Group 204" o:spid="_x0000_s108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D80262" w:rsidRDefault="00993994" w:rsidP="003D3F6B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4DD18218">
                <wp:extent cx="6547104" cy="1590675"/>
                <wp:effectExtent l="0" t="19050" r="25400" b="28575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590675"/>
                          <a:chOff x="0" y="0"/>
                          <a:chExt cx="6547104" cy="1545611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63"/>
                            <a:ext cx="6547104" cy="128484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7501EC46" w:rsidR="00E62F77" w:rsidRPr="004E4A10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065619BB" w14:textId="77777777" w:rsidR="00017D5F" w:rsidRPr="00E56539" w:rsidRDefault="00017D5F" w:rsidP="005138A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</w:pPr>
                              <w:r w:rsidRPr="00E56539"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  <w:t>Qui tắc ba điểm</w:t>
                              </w: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, qui tắc hình bình hành</w:t>
                              </w:r>
                              <w:r w:rsidRPr="00E56539"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  <w:t xml:space="preserve"> để phân tích các vectơ.</w:t>
                              </w:r>
                            </w:p>
                            <w:p w14:paraId="3025D381" w14:textId="51690316" w:rsidR="00017D5F" w:rsidRPr="004269FB" w:rsidRDefault="00017D5F" w:rsidP="005138A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</w:pPr>
                              <w:r w:rsidRPr="00E56539"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  <w:t>Các hệ thức thường dùng như: hệ thức trung điểm, hệ thức trọng tâm</w:t>
                              </w:r>
                              <w:r w:rsidR="00434786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trong</w:t>
                              </w:r>
                              <w:r w:rsidRPr="00E56539"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  <w:t xml:space="preserve"> tam giá</w:t>
                              </w:r>
                              <w:r w:rsidRPr="000E419D">
                                <w:rPr>
                                  <w:rFonts w:ascii="Tracnghiem Font" w:hAnsi="Tracnghiem Font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vi-VN"/>
                                </w:rPr>
                                <w:t>.</w:t>
                              </w:r>
                            </w:p>
                            <w:p w14:paraId="593EED57" w14:textId="362FDB06" w:rsidR="00E62F77" w:rsidRPr="004269FB" w:rsidRDefault="00017D5F" w:rsidP="005138A9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4269FB"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  <w:t>Tính chất của các hình.</w:t>
                              </w: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051580" cy="571533"/>
                            <a:chOff x="150812" y="0"/>
                            <a:chExt cx="6051939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051939" cy="485775"/>
                              <a:chOff x="150812" y="0"/>
                              <a:chExt cx="6051939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9" y="0"/>
                                <a:ext cx="6018652" cy="485775"/>
                                <a:chOff x="184099" y="0"/>
                                <a:chExt cx="6018652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9" y="38090"/>
                                  <a:ext cx="6018652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588423" cy="485775"/>
                                  <a:chOff x="1502180" y="0"/>
                                  <a:chExt cx="4588423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478889" cy="369570"/>
                                    <a:chOff x="1611714" y="104387"/>
                                    <a:chExt cx="4478889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256" y="105161"/>
                                      <a:ext cx="432934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33B850B8" w:rsidR="00E62F77" w:rsidRPr="00017D5F" w:rsidRDefault="00017D5F" w:rsidP="00017D5F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017D5F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  <w:lang w:val="vi-VN"/>
                                          </w:rPr>
                                          <w:t>Xác định vectơ</w:t>
                                        </w:r>
                                        <w:r w:rsidRPr="00017D5F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m:oMath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CC"/>
                                              <w:szCs w:val="24"/>
                                            </w:rPr>
                                            <m:t>k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  <w:color w:val="0000CC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m:rPr>
                                                  <m:sty m:val="bi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CC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oMath>
                                        <w:r w:rsidRPr="00017D5F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r w:rsidRPr="00017D5F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Cs w:val="24"/>
                                            <w:lang w:val="vi-VN"/>
                                          </w:rPr>
                                          <w:t xml:space="preserve"> 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4" style="width:515.5pt;height:125.25pt;mso-position-horizontal-relative:char;mso-position-vertical-relative:line" coordsize="65471,15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">
                <v:shape id="Rectangle: Diagonal Corners Rounded 1" o:spid="_x0000_s1105" style="position:absolute;top:2607;width:65471;height:1284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2380;6547104,1272681;6532329,1284848;112179,1284848;0,1192468;0,12167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7501EC46" w:rsidR="00E62F77" w:rsidRPr="004E4A10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065619BB" w14:textId="77777777" w:rsidR="00017D5F" w:rsidRPr="00E56539" w:rsidRDefault="00017D5F" w:rsidP="005138A9">
                        <w:pPr>
                          <w:pStyle w:val="Footer"/>
                          <w:widowControl w:val="0"/>
                          <w:numPr>
                            <w:ilvl w:val="0"/>
                            <w:numId w:val="13"/>
                          </w:numPr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</w:pPr>
                        <w:r w:rsidRPr="00E56539"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  <w:t>Qui tắc ba điểm</w:t>
                        </w:r>
                        <w:r>
                          <w:rPr>
                            <w:rFonts w:ascii="Chu Van An" w:hAnsi="Chu Van An" w:cs="Chu Van An"/>
                            <w:szCs w:val="24"/>
                          </w:rPr>
                          <w:t>, qui tắc hình bình hành</w:t>
                        </w:r>
                        <w:r w:rsidRPr="00E56539"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  <w:t xml:space="preserve"> để phân tích các vectơ.</w:t>
                        </w:r>
                      </w:p>
                      <w:p w14:paraId="3025D381" w14:textId="51690316" w:rsidR="00017D5F" w:rsidRPr="004269FB" w:rsidRDefault="00017D5F" w:rsidP="005138A9">
                        <w:pPr>
                          <w:pStyle w:val="Footer"/>
                          <w:widowControl w:val="0"/>
                          <w:numPr>
                            <w:ilvl w:val="0"/>
                            <w:numId w:val="13"/>
                          </w:numPr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</w:pPr>
                        <w:r w:rsidRPr="00E56539"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  <w:t>Các hệ thức thường dùng như: hệ thức trung điểm, hệ thức trọng tâm</w:t>
                        </w:r>
                        <w:r w:rsidR="00434786">
                          <w:rPr>
                            <w:rFonts w:ascii="Chu Van An" w:hAnsi="Chu Van An" w:cs="Chu Van An"/>
                            <w:szCs w:val="24"/>
                          </w:rPr>
                          <w:t xml:space="preserve"> trong</w:t>
                        </w:r>
                        <w:r w:rsidRPr="00E56539"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  <w:t xml:space="preserve"> tam giá</w:t>
                        </w:r>
                        <w:r w:rsidRPr="000E419D">
                          <w:rPr>
                            <w:rFonts w:ascii="Tracnghiem Font" w:hAnsi="Tracnghiem Font" w:cs="Chu Van An"/>
                            <w:b/>
                            <w:color w:val="0033CC"/>
                            <w:sz w:val="24"/>
                            <w:szCs w:val="24"/>
                            <w:lang w:val="vi-VN"/>
                          </w:rPr>
                          <w:t>.</w:t>
                        </w:r>
                      </w:p>
                      <w:p w14:paraId="593EED57" w14:textId="362FDB06" w:rsidR="00E62F77" w:rsidRPr="004269FB" w:rsidRDefault="00017D5F" w:rsidP="005138A9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4269FB"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  <w:t>Tính chất của các hình.</w:t>
                        </w: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06" style="position:absolute;left:1508;width:60515;height:5715" coordorigin="1508" coordsize="6051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7" style="position:absolute;left:1508;width:60519;height:4857" coordorigin="1508" coordsize="6051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8" style="position:absolute;left:1840;width:60187;height:4857" coordorigin="1840" coordsize="6018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9" style="position:absolute;left:1840;top:380;width:60187;height:4476;visibility:visible;mso-wrap-style:square;v-text-anchor:middle" coordsize="6018652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" path="m,l5863928,r154724,154724l6018652,447554,,447554,,xe" fillcolor="#efddf6 [663]" stroked="f" strokeweight="1.25pt">
                        <v:fill r:id="rId15" o:title="" color2="#fffff7" type="pattern"/>
                        <v:path arrowok="t" o:connecttype="custom" o:connectlocs="0,0;5863928,0;6018652,154724;6018652,447554;0,447554;0,0" o:connectangles="0,0,0,0,0,0"/>
                      </v:shape>
                      <v:group id="Group 468" o:spid="_x0000_s1110" style="position:absolute;left:15021;width:45885;height:4857" coordorigin="15021" coordsize="4588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1" style="position:absolute;left:16117;top:1043;width:44789;height:3696" coordorigin="16117,1043" coordsize="4478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2" type="#_x0000_t55" style="position:absolute;left:17612;top:1051;width:43294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" adj="2127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33B850B8" w:rsidR="00E62F77" w:rsidRPr="00017D5F" w:rsidRDefault="00017D5F" w:rsidP="00017D5F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017D5F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szCs w:val="24"/>
                                      <w:lang w:val="vi-VN"/>
                                    </w:rPr>
                                    <w:t>Xác định vectơ</w:t>
                                  </w:r>
                                  <w:r w:rsidRPr="00017D5F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szCs w:val="24"/>
                                    </w:rPr>
                                    <w:t xml:space="preserve"> </w:t>
                                  </w:r>
                                  <m:oMath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Chu Van An"/>
                                        <w:color w:val="0000CC"/>
                                        <w:szCs w:val="24"/>
                                      </w:rPr>
                                      <m:t>k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  <w:color w:val="0000CC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CC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</m:oMath>
                                  <w:r w:rsidRPr="00017D5F">
                                    <w:rPr>
                                      <w:rFonts w:ascii="Chu Van An" w:hAnsi="Chu Van An" w:cs="Chu Van An"/>
                                      <w:color w:val="0000CC"/>
                                      <w:szCs w:val="24"/>
                                    </w:rPr>
                                    <w:t xml:space="preserve"> </w:t>
                                  </w:r>
                                  <w:r w:rsidRPr="00017D5F">
                                    <w:rPr>
                                      <w:rFonts w:ascii="Chu Van An" w:hAnsi="Chu Van An" w:cs="Chu Van An"/>
                                      <w:color w:val="0000CC"/>
                                      <w:szCs w:val="24"/>
                                      <w:lang w:val="vi-VN"/>
                                    </w:rPr>
                                    <w:t xml:space="preserve"> 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08FF1C8A" w:rsidR="00EC5D1C" w:rsidRPr="00D80262" w:rsidRDefault="00EC5D1C" w:rsidP="003D3F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0BE8A7C" w14:textId="77777777" w:rsidR="00A3129A" w:rsidRPr="00D80262" w:rsidRDefault="00A3129A" w:rsidP="005138A9">
      <w:pPr>
        <w:numPr>
          <w:ilvl w:val="0"/>
          <w:numId w:val="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sz w:val="24"/>
          <w:szCs w:val="24"/>
        </w:rPr>
      </w:pPr>
      <w:r w:rsidRPr="00D80262">
        <w:rPr>
          <w:rFonts w:ascii="Chu Van An" w:hAnsi="Chu Van An" w:cs="Chu Van An"/>
          <w:color w:val="000000"/>
          <w:sz w:val="24"/>
          <w:szCs w:val="24"/>
        </w:rPr>
        <w:t xml:space="preserve">Cho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680" w:dyaOrig="279" w14:anchorId="3555FA5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113" type="#_x0000_t75" style="width:33.75pt;height:14.25pt" o:ole="">
            <v:imagedata r:id="rId16" o:title=""/>
          </v:shape>
          <o:OLEObject Type="Embed" ProgID="Equation.DSMT4" ShapeID="_x0000_i1113" DrawAspect="Content" ObjectID="_1686728464" r:id="rId17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color w:val="000000"/>
          <w:sz w:val="24"/>
          <w:szCs w:val="24"/>
        </w:rPr>
        <w:t xml:space="preserve">với trung tuyến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480" w:dyaOrig="260" w14:anchorId="3E71ED0B">
          <v:shape id="_x0000_i1114" type="#_x0000_t75" style="width:23.25pt;height:12.75pt" o:ole="">
            <v:imagedata r:id="rId18" o:title=""/>
          </v:shape>
          <o:OLEObject Type="Embed" ProgID="Equation.DSMT4" ShapeID="_x0000_i1114" DrawAspect="Content" ObjectID="_1686728465" r:id="rId19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 xml:space="preserve"> và trọng tâm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60" w:dyaOrig="279" w14:anchorId="339F8821">
          <v:shape id="_x0000_i1115" type="#_x0000_t75" style="width:12.75pt;height:14.25pt" o:ole="">
            <v:imagedata r:id="rId20" o:title=""/>
          </v:shape>
          <o:OLEObject Type="Embed" ProgID="Equation.DSMT4" ShapeID="_x0000_i1115" DrawAspect="Content" ObjectID="_1686728466" r:id="rId21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>. Khi đó</w:t>
      </w:r>
    </w:p>
    <w:p w14:paraId="58D3A9B0" w14:textId="34274E04" w:rsidR="00A3129A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24"/>
          <w:sz w:val="24"/>
          <w:szCs w:val="24"/>
        </w:rPr>
        <w:object w:dxaOrig="1260" w:dyaOrig="620" w14:anchorId="0A361842">
          <v:shape id="_x0000_i1116" type="#_x0000_t75" style="width:63.75pt;height:31.5pt" o:ole="">
            <v:imagedata r:id="rId22" o:title=""/>
          </v:shape>
          <o:OLEObject Type="Embed" ProgID="Equation.DSMT4" ShapeID="_x0000_i1116" DrawAspect="Content" ObjectID="_1686728467" r:id="rId23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  <w:r w:rsidR="00A3129A" w:rsidRPr="00D80262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Ⓑ.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="00A3129A" w:rsidRPr="00D80262">
        <w:rPr>
          <w:rFonts w:ascii="Chu Van An" w:hAnsi="Chu Van An" w:cs="Chu Van An"/>
          <w:position w:val="-24"/>
          <w:sz w:val="24"/>
          <w:szCs w:val="24"/>
        </w:rPr>
        <w:object w:dxaOrig="1400" w:dyaOrig="620" w14:anchorId="584D4D47">
          <v:shape id="_x0000_i1117" type="#_x0000_t75" style="width:69pt;height:31.5pt" o:ole="">
            <v:imagedata r:id="rId24" o:title=""/>
          </v:shape>
          <o:OLEObject Type="Embed" ProgID="Equation.DSMT4" ShapeID="_x0000_i1117" DrawAspect="Content" ObjectID="_1686728468" r:id="rId25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  <w:r w:rsidR="00A3129A" w:rsidRPr="00D80262">
        <w:rPr>
          <w:rFonts w:ascii="Chu Van An" w:hAnsi="Chu Van An" w:cs="Chu Van An"/>
          <w:b/>
          <w:color w:val="000000"/>
          <w:sz w:val="24"/>
          <w:szCs w:val="24"/>
          <w:lang w:val="pt-BR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24"/>
          <w:sz w:val="24"/>
          <w:szCs w:val="24"/>
        </w:rPr>
        <w:object w:dxaOrig="1260" w:dyaOrig="620" w14:anchorId="289A8A91">
          <v:shape id="_x0000_i1118" type="#_x0000_t75" style="width:63.75pt;height:31.5pt" o:ole="">
            <v:imagedata r:id="rId26" o:title=""/>
          </v:shape>
          <o:OLEObject Type="Embed" ProgID="Equation.DSMT4" ShapeID="_x0000_i1118" DrawAspect="Content" ObjectID="_1686728469" r:id="rId27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  <w:r w:rsidR="00A3129A" w:rsidRPr="00D80262">
        <w:rPr>
          <w:rFonts w:ascii="Chu Van An" w:hAnsi="Chu Van An" w:cs="Chu Van An"/>
          <w:color w:val="000000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24"/>
          <w:sz w:val="24"/>
          <w:szCs w:val="24"/>
        </w:rPr>
        <w:object w:dxaOrig="1420" w:dyaOrig="620" w14:anchorId="4BC2941F">
          <v:shape id="_x0000_i1119" type="#_x0000_t75" style="width:71.25pt;height:31.5pt" o:ole="">
            <v:imagedata r:id="rId28" o:title=""/>
          </v:shape>
          <o:OLEObject Type="Embed" ProgID="Equation.DSMT4" ShapeID="_x0000_i1119" DrawAspect="Content" ObjectID="_1686728470" r:id="rId29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</w:p>
    <w:p w14:paraId="4B219B7B" w14:textId="77777777" w:rsidR="00A3129A" w:rsidRPr="00D80262" w:rsidRDefault="00A3129A" w:rsidP="003D3F6B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3118A63C" wp14:editId="19AE074B">
            <wp:simplePos x="0" y="0"/>
            <wp:positionH relativeFrom="column">
              <wp:posOffset>4389120</wp:posOffset>
            </wp:positionH>
            <wp:positionV relativeFrom="paragraph">
              <wp:posOffset>5080</wp:posOffset>
            </wp:positionV>
            <wp:extent cx="1638935" cy="748030"/>
            <wp:effectExtent l="0" t="0" r="0" b="0"/>
            <wp:wrapSquare wrapText="bothSides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74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3568FA7" w14:textId="77777777" w:rsidR="00A3129A" w:rsidRPr="00D80262" w:rsidRDefault="00A3129A" w:rsidP="003D3F6B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AD1EEEF" w14:textId="77777777" w:rsidR="00A3129A" w:rsidRPr="00D80262" w:rsidRDefault="00A3129A" w:rsidP="005138A9">
      <w:pPr>
        <w:numPr>
          <w:ilvl w:val="0"/>
          <w:numId w:val="7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</w:rPr>
        <w:t xml:space="preserve">Cho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840" w:dyaOrig="340" w14:anchorId="02B952FD">
          <v:shape id="_x0000_i1120" type="#_x0000_t75" style="width:42pt;height:17.25pt" o:ole="">
            <v:imagedata r:id="rId31" o:title=""/>
          </v:shape>
          <o:OLEObject Type="Embed" ProgID="Equation.DSMT4" ShapeID="_x0000_i1120" DrawAspect="Content" ObjectID="_1686728471" r:id="rId32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Khẳng định nào sau đây đúng?</w:t>
      </w:r>
    </w:p>
    <w:p w14:paraId="32C80491" w14:textId="6A42B497" w:rsidR="00A3129A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1AB172B4">
          <v:shape id="_x0000_i1121" type="#_x0000_t75" style="width:10.5pt;height:17.25pt" o:ole="">
            <v:imagedata r:id="rId33" o:title=""/>
          </v:shape>
          <o:OLEObject Type="Embed" ProgID="Equation.DSMT4" ShapeID="_x0000_i1121" DrawAspect="Content" ObjectID="_1686728472" r:id="rId34"/>
        </w:objec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sz w:val="24"/>
          <w:szCs w:val="24"/>
        </w:rPr>
        <w:t>và</w: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248A1F1D">
          <v:shape id="_x0000_i1122" type="#_x0000_t75" style="width:10.5pt;height:17.25pt" o:ole="">
            <v:imagedata r:id="rId35" o:title=""/>
          </v:shape>
          <o:OLEObject Type="Embed" ProgID="Equation.DSMT4" ShapeID="_x0000_i1122" DrawAspect="Content" ObjectID="_1686728473" r:id="rId36"/>
        </w:objec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sz w:val="24"/>
          <w:szCs w:val="24"/>
        </w:rPr>
        <w:t>cùng hướng.</w:t>
      </w:r>
      <w:r w:rsidR="00A3129A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61D85D18">
          <v:shape id="_x0000_i1123" type="#_x0000_t75" style="width:10.5pt;height:17.25pt" o:ole="">
            <v:imagedata r:id="rId33" o:title=""/>
          </v:shape>
          <o:OLEObject Type="Embed" ProgID="Equation.DSMT4" ShapeID="_x0000_i1123" DrawAspect="Content" ObjectID="_1686728474" r:id="rId37"/>
        </w:objec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sz w:val="24"/>
          <w:szCs w:val="24"/>
        </w:rPr>
        <w:t>và</w: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44785F73">
          <v:shape id="_x0000_i1124" type="#_x0000_t75" style="width:10.5pt;height:17.25pt" o:ole="">
            <v:imagedata r:id="rId35" o:title=""/>
          </v:shape>
          <o:OLEObject Type="Embed" ProgID="Equation.DSMT4" ShapeID="_x0000_i1124" DrawAspect="Content" ObjectID="_1686728475" r:id="rId38"/>
        </w:objec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sz w:val="24"/>
          <w:szCs w:val="24"/>
        </w:rPr>
        <w:t>có giá song song.</w:t>
      </w:r>
    </w:p>
    <w:p w14:paraId="3E63FBED" w14:textId="14883610" w:rsidR="00A3129A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58F290AC">
          <v:shape id="_x0000_i1125" type="#_x0000_t75" style="width:10.5pt;height:17.25pt" o:ole="">
            <v:imagedata r:id="rId33" o:title=""/>
          </v:shape>
          <o:OLEObject Type="Embed" ProgID="Equation.DSMT4" ShapeID="_x0000_i1125" DrawAspect="Content" ObjectID="_1686728476" r:id="rId39"/>
        </w:objec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sz w:val="24"/>
          <w:szCs w:val="24"/>
        </w:rPr>
        <w:t>và</w: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6CA504C7">
          <v:shape id="_x0000_i1126" type="#_x0000_t75" style="width:10.5pt;height:17.25pt" o:ole="">
            <v:imagedata r:id="rId35" o:title=""/>
          </v:shape>
          <o:OLEObject Type="Embed" ProgID="Equation.DSMT4" ShapeID="_x0000_i1126" DrawAspect="Content" ObjectID="_1686728477" r:id="rId40"/>
        </w:objec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sz w:val="24"/>
          <w:szCs w:val="24"/>
        </w:rPr>
        <w:t xml:space="preserve">ngược hướng và </w:t>
      </w:r>
      <w:r w:rsidR="00A3129A" w:rsidRPr="00D80262">
        <w:rPr>
          <w:rFonts w:ascii="Chu Van An" w:hAnsi="Chu Van An" w:cs="Chu Van An"/>
          <w:position w:val="-18"/>
          <w:sz w:val="24"/>
          <w:szCs w:val="24"/>
        </w:rPr>
        <w:object w:dxaOrig="880" w:dyaOrig="480" w14:anchorId="11B52E85">
          <v:shape id="_x0000_i1127" type="#_x0000_t75" style="width:44.25pt;height:23.25pt" o:ole="">
            <v:imagedata r:id="rId41" o:title=""/>
          </v:shape>
          <o:OLEObject Type="Embed" ProgID="Equation.DSMT4" ShapeID="_x0000_i1127" DrawAspect="Content" ObjectID="_1686728478" r:id="rId42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  <w:r w:rsidR="00A3129A" w:rsidRPr="00D80262">
        <w:rPr>
          <w:rFonts w:ascii="Chu Van An" w:hAnsi="Chu Van An" w:cs="Chu Van An"/>
          <w:b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6EC67144">
          <v:shape id="_x0000_i1128" type="#_x0000_t75" style="width:10.5pt;height:17.25pt" o:ole="">
            <v:imagedata r:id="rId33" o:title=""/>
          </v:shape>
          <o:OLEObject Type="Embed" ProgID="Equation.DSMT4" ShapeID="_x0000_i1128" DrawAspect="Content" ObjectID="_1686728479" r:id="rId43"/>
        </w:objec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sz w:val="24"/>
          <w:szCs w:val="24"/>
        </w:rPr>
        <w:t>và</w: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4DF42C72">
          <v:shape id="_x0000_i1129" type="#_x0000_t75" style="width:10.5pt;height:17.25pt" o:ole="">
            <v:imagedata r:id="rId35" o:title=""/>
          </v:shape>
          <o:OLEObject Type="Embed" ProgID="Equation.DSMT4" ShapeID="_x0000_i1129" DrawAspect="Content" ObjectID="_1686728480" r:id="rId44"/>
        </w:objec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sz w:val="24"/>
          <w:szCs w:val="24"/>
        </w:rPr>
        <w:t xml:space="preserve">ngược hướng và </w:t>
      </w:r>
      <w:r w:rsidR="00A3129A" w:rsidRPr="00D80262">
        <w:rPr>
          <w:rFonts w:ascii="Chu Van An" w:hAnsi="Chu Van An" w:cs="Chu Van An"/>
          <w:position w:val="-18"/>
          <w:sz w:val="24"/>
          <w:szCs w:val="24"/>
        </w:rPr>
        <w:object w:dxaOrig="999" w:dyaOrig="480" w14:anchorId="2B59FD3D">
          <v:shape id="_x0000_i1130" type="#_x0000_t75" style="width:50.25pt;height:23.25pt" o:ole="">
            <v:imagedata r:id="rId45" o:title=""/>
          </v:shape>
          <o:OLEObject Type="Embed" ProgID="Equation.DSMT4" ShapeID="_x0000_i1130" DrawAspect="Content" ObjectID="_1686728481" r:id="rId46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</w:p>
    <w:p w14:paraId="1CC4975B" w14:textId="77777777" w:rsidR="00A3129A" w:rsidRPr="00D80262" w:rsidRDefault="00A3129A" w:rsidP="003D3F6B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CEF32E2" w14:textId="10065A2D" w:rsidR="00A3129A" w:rsidRPr="00D80262" w:rsidRDefault="003D3F6B" w:rsidP="003D3F6B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A3129A" w:rsidRPr="00D80262">
        <w:rPr>
          <w:rFonts w:ascii="Chu Van An" w:hAnsi="Chu Van An" w:cs="Chu Van An"/>
          <w:sz w:val="24"/>
          <w:szCs w:val="24"/>
        </w:rPr>
        <w:t xml:space="preserve">Câu A sai vì </w:t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1040" w:dyaOrig="279" w14:anchorId="3654CF3F">
          <v:shape id="_x0000_i1131" type="#_x0000_t75" style="width:52.5pt;height:14.25pt" o:ole="">
            <v:imagedata r:id="rId47" o:title=""/>
          </v:shape>
          <o:OLEObject Type="Embed" ProgID="Equation.DSMT4" ShapeID="_x0000_i1131" DrawAspect="Content" ObjectID="_1686728482" r:id="rId48"/>
        </w:object>
      </w:r>
      <w:r w:rsidR="00A3129A" w:rsidRPr="00D80262">
        <w:rPr>
          <w:rFonts w:ascii="Chu Van An" w:hAnsi="Chu Van An" w:cs="Chu Van An"/>
          <w:sz w:val="24"/>
          <w:szCs w:val="24"/>
        </w:rPr>
        <w:t xml:space="preserve"> nên </w:t>
      </w:r>
      <w:r w:rsidR="00A3129A"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6E9F85AA">
          <v:shape id="_x0000_i1132" type="#_x0000_t75" style="width:10.5pt;height:17.25pt" o:ole="">
            <v:imagedata r:id="rId33" o:title=""/>
          </v:shape>
          <o:OLEObject Type="Embed" ProgID="Equation.DSMT4" ShapeID="_x0000_i1132" DrawAspect="Content" ObjectID="_1686728483" r:id="rId49"/>
        </w:objec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sz w:val="24"/>
          <w:szCs w:val="24"/>
        </w:rPr>
        <w:t>và</w: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78D7CC88">
          <v:shape id="_x0000_i1133" type="#_x0000_t75" style="width:10.5pt;height:17.25pt" o:ole="">
            <v:imagedata r:id="rId35" o:title=""/>
          </v:shape>
          <o:OLEObject Type="Embed" ProgID="Equation.DSMT4" ShapeID="_x0000_i1133" DrawAspect="Content" ObjectID="_1686728484" r:id="rId50"/>
        </w:objec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sz w:val="24"/>
          <w:szCs w:val="24"/>
        </w:rPr>
        <w:t>ngược hướng.</w:t>
      </w:r>
    </w:p>
    <w:p w14:paraId="3F7FE41D" w14:textId="2E0AF7F6" w:rsidR="00A3129A" w:rsidRPr="00D80262" w:rsidRDefault="003D3F6B" w:rsidP="003D3F6B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A3129A" w:rsidRPr="00D80262">
        <w:rPr>
          <w:rFonts w:ascii="Chu Van An" w:hAnsi="Chu Van An" w:cs="Chu Van An"/>
          <w:sz w:val="24"/>
          <w:szCs w:val="24"/>
        </w:rPr>
        <w:t xml:space="preserve">Câu B sai vì </w:t>
      </w:r>
      <w:r w:rsidR="00A3129A"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09CE6E54">
          <v:shape id="_x0000_i20542" type="#_x0000_t75" style="width:10.5pt;height:17.25pt" o:ole="">
            <v:imagedata r:id="rId33" o:title=""/>
          </v:shape>
          <o:OLEObject Type="Embed" ProgID="Equation.DSMT4" ShapeID="_x0000_i20542" DrawAspect="Content" ObjectID="_1686728485" r:id="rId51"/>
        </w:objec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sz w:val="24"/>
          <w:szCs w:val="24"/>
        </w:rPr>
        <w:t>và</w: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4F6B35CD">
          <v:shape id="_x0000_i20543" type="#_x0000_t75" style="width:10.5pt;height:17.25pt" o:ole="">
            <v:imagedata r:id="rId35" o:title=""/>
          </v:shape>
          <o:OLEObject Type="Embed" ProgID="Equation.DSMT4" ShapeID="_x0000_i20543" DrawAspect="Content" ObjectID="_1686728486" r:id="rId52"/>
        </w:object>
      </w:r>
      <w:r w:rsidR="00A3129A"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sz w:val="24"/>
          <w:szCs w:val="24"/>
        </w:rPr>
        <w:t>có giá song song hoặc trùng nhau.</w:t>
      </w:r>
    </w:p>
    <w:p w14:paraId="285F0879" w14:textId="75D774E7" w:rsidR="00A3129A" w:rsidRPr="00D80262" w:rsidRDefault="003D3F6B" w:rsidP="003D3F6B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A3129A" w:rsidRPr="00D80262">
        <w:rPr>
          <w:rFonts w:ascii="Chu Van An" w:hAnsi="Chu Van An" w:cs="Chu Van An"/>
          <w:sz w:val="24"/>
          <w:szCs w:val="24"/>
        </w:rPr>
        <w:t>Câu D sai vì độ dài của vectơ không thể là số âm.</w:t>
      </w:r>
    </w:p>
    <w:p w14:paraId="60D4DEED" w14:textId="77777777" w:rsidR="00A3129A" w:rsidRPr="00D80262" w:rsidRDefault="00A3129A" w:rsidP="003D3F6B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61790330" w14:textId="77777777" w:rsidR="00A3129A" w:rsidRPr="00D80262" w:rsidRDefault="00A3129A" w:rsidP="005138A9">
      <w:pPr>
        <w:numPr>
          <w:ilvl w:val="0"/>
          <w:numId w:val="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eastAsia="Times New Roman" w:hAnsi="Chu Van An" w:cs="Chu Van An"/>
          <w:sz w:val="24"/>
          <w:szCs w:val="24"/>
        </w:rPr>
        <w:t xml:space="preserve">Cho </w:t>
      </w:r>
      <w:r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5EFBD688">
          <v:shape id="_x0000_i1136" type="#_x0000_t75" style="width:33.75pt;height:14.25pt" o:ole="">
            <v:imagedata r:id="rId53" o:title=""/>
          </v:shape>
          <o:OLEObject Type="Embed" ProgID="Equation.DSMT4" ShapeID="_x0000_i1136" DrawAspect="Content" ObjectID="_1686728487" r:id="rId54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 có </w:t>
      </w:r>
      <w:r w:rsidRPr="00D80262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E62102B">
          <v:shape id="_x0000_i1137" type="#_x0000_t75" style="width:15.75pt;height:12pt" o:ole="">
            <v:imagedata r:id="rId55" o:title=""/>
          </v:shape>
          <o:OLEObject Type="Embed" ProgID="Equation.DSMT4" ShapeID="_x0000_i1137" DrawAspect="Content" ObjectID="_1686728488" r:id="rId56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 là trung điểm </w:t>
      </w:r>
      <w:r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13134FFD">
          <v:shape id="_x0000_i1138" type="#_x0000_t75" style="width:20.25pt;height:14.25pt" o:ole="">
            <v:imagedata r:id="rId57" o:title=""/>
          </v:shape>
          <o:OLEObject Type="Embed" ProgID="Equation.DSMT4" ShapeID="_x0000_i1138" DrawAspect="Content" ObjectID="_1686728489" r:id="rId58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66F054E1">
          <v:shape id="_x0000_i1139" type="#_x0000_t75" style="width:12pt;height:14.25pt" o:ole="">
            <v:imagedata r:id="rId59" o:title=""/>
          </v:shape>
          <o:OLEObject Type="Embed" ProgID="Equation.DSMT4" ShapeID="_x0000_i1139" DrawAspect="Content" ObjectID="_1686728490" r:id="rId60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 là trọng tâm </w:t>
      </w:r>
      <w:r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2CF52FE1">
          <v:shape id="_x0000_i1140" type="#_x0000_t75" style="width:33.75pt;height:14.25pt" o:ole="">
            <v:imagedata r:id="rId53" o:title=""/>
          </v:shape>
          <o:OLEObject Type="Embed" ProgID="Equation.DSMT4" ShapeID="_x0000_i1140" DrawAspect="Content" ObjectID="_1686728491" r:id="rId61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>.</w:t>
      </w:r>
      <w:r w:rsidRPr="00D80262">
        <w:rPr>
          <w:rFonts w:ascii="Chu Van An" w:eastAsia="Times New Rom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Khẳng định nào </w:t>
      </w:r>
      <w:r w:rsidRPr="00D80262">
        <w:rPr>
          <w:rFonts w:ascii="Chu Van An" w:eastAsia="Times New Roman" w:hAnsi="Chu Van An" w:cs="Chu Van An"/>
          <w:b/>
          <w:sz w:val="24"/>
          <w:szCs w:val="24"/>
        </w:rPr>
        <w:t>sai</w:t>
      </w:r>
      <w:r w:rsidRPr="00D80262">
        <w:rPr>
          <w:rFonts w:ascii="Chu Van An" w:eastAsia="Times New Roman" w:hAnsi="Chu Van An" w:cs="Chu Van An"/>
          <w:sz w:val="24"/>
          <w:szCs w:val="24"/>
        </w:rPr>
        <w:t>?</w:t>
      </w:r>
    </w:p>
    <w:p w14:paraId="7A7C2126" w14:textId="34DA3F4B" w:rsidR="00A3129A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640" w:dyaOrig="345" w14:anchorId="553A930B">
          <v:shape id="_x0000_i1141" type="#_x0000_t75" style="width:132pt;height:17.25pt" o:ole="">
            <v:imagedata r:id="rId62" o:title=""/>
          </v:shape>
          <o:OLEObject Type="Embed" ProgID="Equation.DSMT4" ShapeID="_x0000_i1141" DrawAspect="Content" ObjectID="_1686728492" r:id="rId63"/>
        </w:object>
      </w:r>
      <w:r w:rsidR="00A3129A" w:rsidRPr="00D80262">
        <w:rPr>
          <w:rFonts w:ascii="Chu Van An" w:eastAsia="Calibri" w:hAnsi="Chu Van An" w:cs="Chu Van An"/>
          <w:sz w:val="24"/>
          <w:szCs w:val="24"/>
        </w:rPr>
        <w:t>.</w:t>
      </w:r>
      <w:r w:rsidR="00A3129A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eastAsia="Times New Roman" w:hAnsi="Chu Van An" w:cs="Chu Van An"/>
          <w:b/>
          <w:iCs/>
          <w:position w:val="-6"/>
          <w:sz w:val="24"/>
          <w:szCs w:val="24"/>
        </w:rPr>
        <w:object w:dxaOrig="1485" w:dyaOrig="345" w14:anchorId="4327F1B3">
          <v:shape id="_x0000_i1142" type="#_x0000_t75" style="width:74.25pt;height:17.25pt" o:ole="">
            <v:imagedata r:id="rId64" o:title=""/>
          </v:shape>
          <o:OLEObject Type="Embed" ProgID="Equation.DSMT4" ShapeID="_x0000_i1142" DrawAspect="Content" ObjectID="_1686728493" r:id="rId65"/>
        </w:object>
      </w:r>
      <w:r w:rsidR="00A3129A" w:rsidRPr="00D80262">
        <w:rPr>
          <w:rFonts w:ascii="Chu Van An" w:eastAsia="Times New Roman" w:hAnsi="Chu Van An" w:cs="Chu Van An"/>
          <w:sz w:val="24"/>
          <w:szCs w:val="24"/>
        </w:rPr>
        <w:t>.</w:t>
      </w:r>
    </w:p>
    <w:p w14:paraId="0710B169" w14:textId="281A0C89" w:rsidR="00A3129A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eastAsia="Times New Roman" w:hAnsi="Chu Van An" w:cs="Chu Van An"/>
          <w:b/>
          <w:iCs/>
          <w:position w:val="-6"/>
          <w:sz w:val="24"/>
          <w:szCs w:val="24"/>
        </w:rPr>
        <w:object w:dxaOrig="1365" w:dyaOrig="345" w14:anchorId="6E703EA9">
          <v:shape id="_x0000_i1143" type="#_x0000_t75" style="width:68.25pt;height:17.25pt" o:ole="">
            <v:imagedata r:id="rId66" o:title=""/>
          </v:shape>
          <o:OLEObject Type="Embed" ProgID="Equation.DSMT4" ShapeID="_x0000_i1143" DrawAspect="Content" ObjectID="_1686728494" r:id="rId67"/>
        </w:object>
      </w:r>
      <w:r w:rsidR="00A3129A" w:rsidRPr="00D80262">
        <w:rPr>
          <w:rFonts w:ascii="Chu Van An" w:eastAsia="Times New Roman" w:hAnsi="Chu Van An" w:cs="Chu Van An"/>
          <w:sz w:val="24"/>
          <w:szCs w:val="24"/>
        </w:rPr>
        <w:t>.</w:t>
      </w:r>
      <w:r w:rsidR="00A3129A" w:rsidRPr="00D80262">
        <w:rPr>
          <w:rFonts w:ascii="Chu Van An" w:hAnsi="Chu Van An" w:cs="Chu Van An"/>
          <w:sz w:val="24"/>
          <w:szCs w:val="24"/>
        </w:rPr>
        <w:tab/>
      </w:r>
      <w:r w:rsidR="00A3129A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815" w:dyaOrig="345" w14:anchorId="6320C30B">
          <v:shape id="_x0000_i1144" type="#_x0000_t75" style="width:90.75pt;height:17.25pt" o:ole="">
            <v:imagedata r:id="rId68" o:title=""/>
          </v:shape>
          <o:OLEObject Type="Embed" ProgID="Equation.DSMT4" ShapeID="_x0000_i1144" DrawAspect="Content" ObjectID="_1686728495" r:id="rId69"/>
        </w:object>
      </w:r>
      <w:r w:rsidR="00A3129A" w:rsidRPr="00D80262">
        <w:rPr>
          <w:rFonts w:ascii="Chu Van An" w:eastAsia="Times New Roman" w:hAnsi="Chu Van An" w:cs="Chu Van An"/>
          <w:sz w:val="24"/>
          <w:szCs w:val="24"/>
        </w:rPr>
        <w:t>.</w:t>
      </w:r>
    </w:p>
    <w:p w14:paraId="2672AD56" w14:textId="77777777" w:rsidR="00A3129A" w:rsidRPr="00D80262" w:rsidRDefault="00A3129A" w:rsidP="003D3F6B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18708BD2" w14:textId="65ACA845" w:rsidR="00A3129A" w:rsidRPr="00D80262" w:rsidRDefault="003D3F6B" w:rsidP="003D3F6B">
      <w:pPr>
        <w:spacing w:line="240" w:lineRule="auto"/>
        <w:ind w:left="992"/>
        <w:outlineLvl w:val="0"/>
        <w:rPr>
          <w:rFonts w:ascii="Chu Van An" w:eastAsia="Times New Rom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A3129A" w:rsidRPr="00D80262">
        <w:rPr>
          <w:rFonts w:ascii="Chu Van An" w:eastAsia="Times New Roman" w:hAnsi="Chu Van An" w:cs="Chu Van An"/>
          <w:sz w:val="24"/>
          <w:szCs w:val="24"/>
        </w:rPr>
        <w:t xml:space="preserve">Dựa vào tính chất trọng tâm ta suy ra các mệnh đề </w:t>
      </w:r>
      <w:r w:rsidR="00A3129A" w:rsidRPr="00D80262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15" w14:anchorId="7AE75B54">
          <v:shape id="_x0000_i1145" type="#_x0000_t75" style="width:38.25pt;height:15.75pt" o:ole="">
            <v:imagedata r:id="rId70" o:title=""/>
          </v:shape>
          <o:OLEObject Type="Embed" ProgID="Equation.DSMT4" ShapeID="_x0000_i1145" DrawAspect="Content" ObjectID="_1686728496" r:id="rId71"/>
        </w:object>
      </w:r>
      <w:r w:rsidR="00A3129A" w:rsidRPr="00D80262">
        <w:rPr>
          <w:rFonts w:ascii="Chu Van An" w:eastAsia="Times New Roman" w:hAnsi="Chu Van An" w:cs="Chu Van An"/>
          <w:sz w:val="24"/>
          <w:szCs w:val="24"/>
        </w:rPr>
        <w:t xml:space="preserve"> đúng.</w:t>
      </w:r>
    </w:p>
    <w:p w14:paraId="30B0A705" w14:textId="2BC03DB4" w:rsidR="00A3129A" w:rsidRPr="00D80262" w:rsidRDefault="003D3F6B" w:rsidP="003D3F6B">
      <w:pPr>
        <w:spacing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A3129A" w:rsidRPr="00D80262">
        <w:rPr>
          <w:rFonts w:ascii="Chu Van An" w:eastAsia="Times New Roman" w:hAnsi="Chu Van An" w:cs="Chu Van An"/>
          <w:sz w:val="24"/>
          <w:szCs w:val="24"/>
        </w:rPr>
        <w:t xml:space="preserve">Mệnh đề </w:t>
      </w:r>
      <w:r w:rsidR="00A3129A"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18A799A8">
          <v:shape id="_x0000_i1146" type="#_x0000_t75" style="width:12pt;height:14.25pt" o:ole="">
            <v:imagedata r:id="rId72" o:title=""/>
          </v:shape>
          <o:OLEObject Type="Embed" ProgID="Equation.DSMT4" ShapeID="_x0000_i1146" DrawAspect="Content" ObjectID="_1686728497" r:id="rId73"/>
        </w:object>
      </w:r>
      <w:r w:rsidR="00A3129A" w:rsidRPr="00D80262">
        <w:rPr>
          <w:rFonts w:ascii="Chu Van An" w:eastAsia="Times New Roman" w:hAnsi="Chu Van An" w:cs="Chu Van An"/>
          <w:sz w:val="24"/>
          <w:szCs w:val="24"/>
        </w:rPr>
        <w:t xml:space="preserve"> sai.</w:t>
      </w:r>
    </w:p>
    <w:p w14:paraId="04043958" w14:textId="77777777" w:rsidR="00A3129A" w:rsidRPr="00D80262" w:rsidRDefault="00A3129A" w:rsidP="003D3F6B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C532537" w14:textId="0EE0160E" w:rsidR="00E62F77" w:rsidRPr="00D80262" w:rsidRDefault="00EC5D1C" w:rsidP="003D3F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5F54EC" w:rsidRPr="00D80262" w14:paraId="13100F45" w14:textId="77777777" w:rsidTr="0023718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DBF8CF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" w:name="c1q"/>
            <w:bookmarkEnd w:id="1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1: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Gọi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330" w:dyaOrig="270" w14:anchorId="28111DF9">
                <v:shape id="_x0000_i7209" type="#_x0000_t75" style="width:16.5pt;height:13.5pt" o:ole="">
                  <v:imagedata r:id="rId74" o:title=""/>
                </v:shape>
                <o:OLEObject Type="Embed" ProgID="Equation.DSMT4" ShapeID="_x0000_i7209" DrawAspect="Content" ObjectID="_1686728498" r:id="rId75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là trung điểm của đoạn thẳng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390" w:dyaOrig="270" w14:anchorId="33B79686">
                <v:shape id="_x0000_i7210" type="#_x0000_t75" style="width:19.5pt;height:13.5pt" o:ole="">
                  <v:imagedata r:id="rId76" o:title=""/>
                </v:shape>
                <o:OLEObject Type="Embed" ProgID="Equation.DSMT4" ShapeID="_x0000_i7210" DrawAspect="Content" ObjectID="_1686728499" r:id="rId77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 Mệnh đề nào sau đây đúng?</w:t>
            </w:r>
          </w:p>
          <w:p w14:paraId="1DE51F04" w14:textId="25F0DCFD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2" w:name="c1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1065" w:dyaOrig="330" w14:anchorId="25166DF2">
                <v:shape id="_x0000_i7205" type="#_x0000_t75" style="width:53.25pt;height:16.5pt" o:ole="">
                  <v:imagedata r:id="rId78" o:title=""/>
                </v:shape>
                <o:OLEObject Type="Embed" ProgID="Equation.DSMT4" ShapeID="_x0000_i7205" DrawAspect="Content" ObjectID="_1686728500" r:id="rId79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3" w:name="c1b"/>
            <w:bookmarkEnd w:id="2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1140" w:dyaOrig="330" w14:anchorId="68849987">
                <v:shape id="_x0000_i7206" type="#_x0000_t75" style="width:57pt;height:16.5pt" o:ole="">
                  <v:imagedata r:id="rId80" o:title=""/>
                </v:shape>
                <o:OLEObject Type="Embed" ProgID="Equation.DSMT4" ShapeID="_x0000_i7206" DrawAspect="Content" ObjectID="_1686728501" r:id="rId81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9E3976B" w14:textId="15366424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4" w:name="c1c"/>
            <w:bookmarkEnd w:id="3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1140" w:dyaOrig="330" w14:anchorId="4202CE39">
                <v:shape id="_x0000_i7207" type="#_x0000_t75" style="width:57pt;height:16.5pt" o:ole="">
                  <v:imagedata r:id="rId82" o:title=""/>
                </v:shape>
                <o:OLEObject Type="Embed" ProgID="Equation.DSMT4" ShapeID="_x0000_i7207" DrawAspect="Content" ObjectID="_1686728502" r:id="rId8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" w:name="c1d"/>
            <w:bookmarkEnd w:id="4"/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1170" w:dyaOrig="330" w14:anchorId="00AE360E">
                <v:shape id="_x0000_i7208" type="#_x0000_t75" style="width:58.5pt;height:16.5pt" o:ole="">
                  <v:imagedata r:id="rId84" o:title=""/>
                </v:shape>
                <o:OLEObject Type="Embed" ProgID="Equation.DSMT4" ShapeID="_x0000_i7208" DrawAspect="Content" ObjectID="_1686728503" r:id="rId85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5"/>
          <w:p w14:paraId="2B34E234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6D6A1F6" w14:textId="77777777" w:rsidR="005F54EC" w:rsidRPr="00D80262" w:rsidRDefault="005F54EC" w:rsidP="003D3F6B">
            <w:pPr>
              <w:ind w:right="20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5F54EC" w:rsidRPr="00D80262" w14:paraId="3DCEC76D" w14:textId="77777777" w:rsidTr="00237181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2686AE" w14:textId="5ABD3E5D" w:rsidR="005F54EC" w:rsidRPr="00D80262" w:rsidRDefault="005F54EC" w:rsidP="003D3F6B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</w:pPr>
            <w:r w:rsidRPr="00D80262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pt-BR"/>
              </w:rPr>
              <w:lastRenderedPageBreak/>
              <w:t xml:space="preserve">Câu </w:t>
            </w:r>
            <w:bookmarkStart w:id="6" w:name="c2q"/>
            <w:bookmarkEnd w:id="6"/>
            <w:r w:rsidRPr="00D80262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2: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Cho tam giác </w:t>
            </w:r>
            <w:r w:rsidRPr="00D80262">
              <w:rPr>
                <w:rFonts w:ascii="Chu Van An" w:hAnsi="Chu Van An" w:cs="Chu Van An"/>
                <w:i/>
                <w:iCs/>
                <w:color w:val="000000"/>
                <w:sz w:val="24"/>
                <w:szCs w:val="24"/>
                <w:lang w:val="pt-BR"/>
              </w:rPr>
              <w:t>ABC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có trọng tâm </w:t>
            </w:r>
            <w:r w:rsidRPr="00D80262">
              <w:rPr>
                <w:rFonts w:ascii="Chu Van An" w:hAnsi="Chu Van An" w:cs="Chu Van An"/>
                <w:i/>
                <w:iCs/>
                <w:color w:val="000000"/>
                <w:sz w:val="24"/>
                <w:szCs w:val="24"/>
                <w:lang w:val="pt-BR"/>
              </w:rPr>
              <w:t>G, I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là trung điểm của cạnh </w:t>
            </w:r>
            <w:r w:rsidRPr="00D80262">
              <w:rPr>
                <w:rFonts w:ascii="Chu Van An" w:hAnsi="Chu Van An" w:cs="Chu Van An"/>
                <w:i/>
                <w:iCs/>
                <w:color w:val="000000"/>
                <w:sz w:val="24"/>
                <w:szCs w:val="24"/>
                <w:lang w:val="pt-BR"/>
              </w:rPr>
              <w:t>B</w:t>
            </w:r>
            <w:r w:rsidR="00D80262" w:rsidRPr="00D80262">
              <w:rPr>
                <w:rFonts w:ascii="MS PMincho" w:eastAsia="MS PMincho" w:hAnsi="MS PMincho" w:cs="Chu Van An"/>
                <w:b/>
                <w:iCs/>
                <w:color w:val="0000FF"/>
                <w:sz w:val="24"/>
                <w:szCs w:val="24"/>
                <w:lang w:val="pt-BR"/>
              </w:rPr>
              <w:t>Ⓒ.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Khẳng định nào sau đây là sai?</w:t>
            </w:r>
          </w:p>
          <w:p w14:paraId="6309BF63" w14:textId="5EC202D2" w:rsidR="005F54EC" w:rsidRPr="00D80262" w:rsidRDefault="005F54EC" w:rsidP="003D3F6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</w:pPr>
            <w:bookmarkStart w:id="7" w:name="c2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color w:val="000099"/>
                <w:position w:val="-10"/>
                <w:sz w:val="24"/>
                <w:szCs w:val="24"/>
                <w:lang w:val="vi-VN" w:eastAsia="vi-VN"/>
              </w:rPr>
              <w:object w:dxaOrig="2805" w:dyaOrig="375" w14:anchorId="365C664B">
                <v:shape id="_x0000_i7211" type="#_x0000_t75" style="width:140.25pt;height:18.75pt" o:ole="">
                  <v:imagedata r:id="rId86" o:title=""/>
                </v:shape>
                <o:OLEObject Type="Embed" ProgID="Equation.DSMT4" ShapeID="_x0000_i7211" DrawAspect="Content" ObjectID="_1686728504" r:id="rId87"/>
              </w:object>
            </w:r>
            <w:r w:rsidRPr="00D80262">
              <w:rPr>
                <w:rFonts w:ascii="Chu Van An" w:hAnsi="Chu Van An" w:cs="Chu Van An"/>
                <w:color w:val="000099"/>
                <w:sz w:val="24"/>
                <w:szCs w:val="24"/>
              </w:rPr>
              <w:t>.</w:t>
            </w:r>
          </w:p>
          <w:p w14:paraId="080034AD" w14:textId="40A30925" w:rsidR="005F54EC" w:rsidRPr="00D80262" w:rsidRDefault="005F54EC" w:rsidP="003D3F6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</w:pPr>
            <w:bookmarkStart w:id="8" w:name="c2b"/>
            <w:bookmarkEnd w:id="7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99"/>
                <w:position w:val="-6"/>
                <w:sz w:val="24"/>
                <w:szCs w:val="24"/>
                <w:lang w:val="vi-VN" w:eastAsia="vi-VN"/>
              </w:rPr>
              <w:object w:dxaOrig="1860" w:dyaOrig="345" w14:anchorId="11CD0F5C">
                <v:shape id="_x0000_i7212" type="#_x0000_t75" style="width:93pt;height:17.25pt" o:ole="">
                  <v:imagedata r:id="rId88" o:title=""/>
                </v:shape>
                <o:OLEObject Type="Embed" ProgID="Equation.DSMT4" ShapeID="_x0000_i7212" DrawAspect="Content" ObjectID="_1686728505" r:id="rId89"/>
              </w:object>
            </w:r>
          </w:p>
          <w:p w14:paraId="0AF1800E" w14:textId="25BDF70A" w:rsidR="005F54EC" w:rsidRPr="00D80262" w:rsidRDefault="005F54EC" w:rsidP="003D3F6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</w:pPr>
            <w:bookmarkStart w:id="9" w:name="c2c"/>
            <w:bookmarkEnd w:id="8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color w:val="000099"/>
                <w:position w:val="-6"/>
                <w:sz w:val="24"/>
                <w:szCs w:val="24"/>
                <w:lang w:val="vi-VN" w:eastAsia="vi-VN"/>
              </w:rPr>
              <w:object w:dxaOrig="1515" w:dyaOrig="345" w14:anchorId="02D2FFA3">
                <v:shape id="_x0000_i7213" type="#_x0000_t75" style="width:75.75pt;height:17.25pt" o:ole="">
                  <v:imagedata r:id="rId90" o:title=""/>
                </v:shape>
                <o:OLEObject Type="Embed" ProgID="Equation.DSMT4" ShapeID="_x0000_i7213" DrawAspect="Content" ObjectID="_1686728506" r:id="rId91"/>
              </w:object>
            </w:r>
          </w:p>
          <w:p w14:paraId="6DCA5D31" w14:textId="0D7C81DD" w:rsidR="005F54EC" w:rsidRPr="00D80262" w:rsidRDefault="005F54EC" w:rsidP="003D3F6B">
            <w:pPr>
              <w:pStyle w:val="ListParagraph"/>
              <w:ind w:left="0"/>
              <w:mirrorIndents/>
              <w:rPr>
                <w:rFonts w:ascii="Chu Van An" w:hAnsi="Chu Van An" w:cs="Chu Van An"/>
                <w:color w:val="000099"/>
                <w:sz w:val="24"/>
                <w:szCs w:val="24"/>
              </w:rPr>
            </w:pPr>
            <w:bookmarkStart w:id="10" w:name="c2d"/>
            <w:bookmarkEnd w:id="9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  <w:lang w:val="vi-VN" w:eastAsia="vi-VN"/>
              </w:rPr>
              <w:object w:dxaOrig="1560" w:dyaOrig="345" w14:anchorId="73A5C111">
                <v:shape id="_x0000_i7214" type="#_x0000_t75" style="width:78pt;height:17.25pt" o:ole="">
                  <v:imagedata r:id="rId92" o:title=""/>
                </v:shape>
                <o:OLEObject Type="Embed" ProgID="Equation.DSMT4" ShapeID="_x0000_i7214" DrawAspect="Content" ObjectID="_1686728507" r:id="rId9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"/>
          <w:p w14:paraId="07662547" w14:textId="77777777" w:rsidR="005F54EC" w:rsidRPr="00D80262" w:rsidRDefault="005F54EC" w:rsidP="003D3F6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4B0CDA9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4539783C" w14:textId="77777777" w:rsidTr="0023718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C58454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1" w:name="c3q"/>
            <w:bookmarkEnd w:id="11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3: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8EC9381">
                <v:shape id="_x0000_i7215" type="#_x0000_t75" style="width:27.75pt;height:14.25pt" o:ole="">
                  <v:imagedata r:id="rId94" o:title=""/>
                </v:shape>
                <o:OLEObject Type="Embed" ProgID="Equation.DSMT4" ShapeID="_x0000_i7215" DrawAspect="Content" ObjectID="_1686728508" r:id="rId9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gọi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66E37CAD">
                <v:shape id="_x0000_i7216" type="#_x0000_t75" style="width:15.75pt;height:12.75pt" o:ole="">
                  <v:imagedata r:id="rId96" o:title=""/>
                </v:shape>
                <o:OLEObject Type="Embed" ProgID="Equation.DSMT4" ShapeID="_x0000_i7216" DrawAspect="Content" ObjectID="_1686728509" r:id="rId9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trung điểm của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4032D742">
                <v:shape id="_x0000_i7217" type="#_x0000_t75" style="width:20.25pt;height:14.25pt" o:ole="">
                  <v:imagedata r:id="rId98" o:title=""/>
                </v:shape>
                <o:OLEObject Type="Embed" ProgID="Equation.DSMT4" ShapeID="_x0000_i7217" DrawAspect="Content" ObjectID="_1686728510" r:id="rId9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7978D3B8">
                <v:shape id="_x0000_i7218" type="#_x0000_t75" style="width:12.75pt;height:14.25pt" o:ole="">
                  <v:imagedata r:id="rId100" o:title=""/>
                </v:shape>
                <o:OLEObject Type="Embed" ProgID="Equation.DSMT4" ShapeID="_x0000_i7218" DrawAspect="Content" ObjectID="_1686728511" r:id="rId10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trọng tâm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B5F2465">
                <v:shape id="_x0000_i7219" type="#_x0000_t75" style="width:27.75pt;height:14.25pt" o:ole="">
                  <v:imagedata r:id="rId102" o:title=""/>
                </v:shape>
                <o:OLEObject Type="Embed" ProgID="Equation.DSMT4" ShapeID="_x0000_i7219" DrawAspect="Content" ObjectID="_1686728512" r:id="rId10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 Đẳng thức nào sau đây đúng?</w:t>
            </w:r>
          </w:p>
          <w:p w14:paraId="74725B49" w14:textId="00ECB803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2" w:name="c3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55" w:dyaOrig="345" w14:anchorId="7C03F58E">
                <v:shape id="_x0000_i7220" type="#_x0000_t75" style="width:57.75pt;height:17.25pt" o:ole="">
                  <v:imagedata r:id="rId104" o:title=""/>
                </v:shape>
                <o:OLEObject Type="Embed" ProgID="Equation.DSMT4" ShapeID="_x0000_i7220" DrawAspect="Content" ObjectID="_1686728513" r:id="rId10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" w:name="c3b"/>
            <w:bookmarkEnd w:id="12"/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85" w:dyaOrig="345" w14:anchorId="3EF031A3">
                <v:shape id="_x0000_i7221" type="#_x0000_t75" style="width:74.25pt;height:17.25pt" o:ole="">
                  <v:imagedata r:id="rId106" o:title=""/>
                </v:shape>
                <o:OLEObject Type="Embed" ProgID="Equation.DSMT4" ShapeID="_x0000_i7221" DrawAspect="Content" ObjectID="_1686728514" r:id="rId10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224F861" w14:textId="081B48CB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4" w:name="c3c"/>
            <w:bookmarkEnd w:id="13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200" w:dyaOrig="345" w14:anchorId="1FAD072B">
                <v:shape id="_x0000_i7222" type="#_x0000_t75" style="width:60pt;height:17.25pt" o:ole="">
                  <v:imagedata r:id="rId108" o:title=""/>
                </v:shape>
                <o:OLEObject Type="Embed" ProgID="Equation.DSMT4" ShapeID="_x0000_i7222" DrawAspect="Content" ObjectID="_1686728515" r:id="rId10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" w:name="c3d"/>
            <w:bookmarkEnd w:id="14"/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00" w:dyaOrig="345" w14:anchorId="4BF8C500">
                <v:shape id="_x0000_i7223" type="#_x0000_t75" style="width:75pt;height:17.25pt" o:ole="">
                  <v:imagedata r:id="rId110" o:title=""/>
                </v:shape>
                <o:OLEObject Type="Embed" ProgID="Equation.DSMT4" ShapeID="_x0000_i7223" DrawAspect="Content" ObjectID="_1686728516" r:id="rId11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5"/>
          <w:p w14:paraId="3F597AA1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6C240B6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68F0A937" w14:textId="77777777" w:rsidTr="0023718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C661C6" w14:textId="77777777" w:rsidR="005F54EC" w:rsidRPr="00D80262" w:rsidRDefault="005F54EC" w:rsidP="003D3F6B">
            <w:pPr>
              <w:pStyle w:val="Normal0"/>
              <w:widowControl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6" w:name="c4q"/>
            <w:bookmarkEnd w:id="16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4: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noProof/>
                <w:position w:val="-6"/>
                <w:sz w:val="24"/>
                <w:szCs w:val="24"/>
                <w:lang w:val="vi-VN"/>
              </w:rPr>
              <w:object w:dxaOrig="570" w:dyaOrig="270" w14:anchorId="21AA7CAD">
                <v:shape id="_x0000_i7224" type="#_x0000_t75" style="width:28.5pt;height:13.5pt" o:ole="">
                  <v:imagedata r:id="rId112" o:title=""/>
                </v:shape>
                <o:OLEObject Type="Embed" ProgID="Equation.DSMT4" ShapeID="_x0000_i7224" DrawAspect="Content" ObjectID="_1686728517" r:id="rId11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có trọng tâm </w:t>
            </w:r>
            <w:r w:rsidRPr="00D80262">
              <w:rPr>
                <w:rFonts w:ascii="Chu Van An" w:hAnsi="Chu Van An" w:cs="Chu Van An"/>
                <w:noProof/>
                <w:position w:val="-6"/>
                <w:sz w:val="24"/>
                <w:szCs w:val="24"/>
                <w:lang w:val="vi-VN"/>
              </w:rPr>
              <w:object w:dxaOrig="255" w:dyaOrig="285" w14:anchorId="247DAD00">
                <v:shape id="_x0000_i7225" type="#_x0000_t75" style="width:12.75pt;height:14.25pt" o:ole="">
                  <v:imagedata r:id="rId114" o:title=""/>
                </v:shape>
                <o:OLEObject Type="Embed" ProgID="Equation.DSMT4" ShapeID="_x0000_i7225" DrawAspect="Content" ObjectID="_1686728518" r:id="rId11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 Mệnh đề nào đúng?</w:t>
            </w:r>
          </w:p>
          <w:p w14:paraId="7DA1C9CF" w14:textId="2924E822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" w:name="c4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35" w:dyaOrig="330" w14:anchorId="04629CAA">
                <v:shape id="_x0000_i7226" type="#_x0000_t75" style="width:111.75pt;height:16.5pt" o:ole="">
                  <v:imagedata r:id="rId116" o:title=""/>
                </v:shape>
                <o:OLEObject Type="Embed" ProgID="Equation.DSMT4" ShapeID="_x0000_i7226" DrawAspect="Content" ObjectID="_1686728519" r:id="rId11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8" w:name="c4b"/>
            <w:bookmarkEnd w:id="17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drawing>
                <wp:inline distT="0" distB="0" distL="0" distR="0" wp14:anchorId="787D7447" wp14:editId="7FE2B961">
                  <wp:extent cx="1476375" cy="219075"/>
                  <wp:effectExtent l="0" t="0" r="9525" b="9525"/>
                  <wp:docPr id="490" name="Picture 4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2C80515" w14:textId="1929B02D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9" w:name="c4c"/>
            <w:bookmarkEnd w:id="18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35" w:dyaOrig="345" w14:anchorId="5620DA0F">
                <v:shape id="_x0000_i7227" type="#_x0000_t75" style="width:96.75pt;height:17.25pt" o:ole="">
                  <v:imagedata r:id="rId119" o:title=""/>
                </v:shape>
                <o:OLEObject Type="Embed" ProgID="Equation.DSMT4" ShapeID="_x0000_i7227" DrawAspect="Content" ObjectID="_1686728520" r:id="rId12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20" w:name="c4d"/>
            <w:bookmarkEnd w:id="19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055" w:dyaOrig="345" w14:anchorId="455A430C">
                <v:shape id="_x0000_i7228" type="#_x0000_t75" style="width:102.75pt;height:17.25pt" o:ole="">
                  <v:imagedata r:id="rId121" o:title=""/>
                </v:shape>
                <o:OLEObject Type="Embed" ProgID="Equation.DSMT4" ShapeID="_x0000_i7228" DrawAspect="Content" ObjectID="_1686728521" r:id="rId12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20"/>
          <w:p w14:paraId="0E77CC46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4E46483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4FFC2B7E" w14:textId="77777777" w:rsidTr="0023718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3988296" w14:textId="77777777" w:rsidR="005F54EC" w:rsidRPr="00D80262" w:rsidRDefault="005F54EC" w:rsidP="003D3F6B">
            <w:pPr>
              <w:pStyle w:val="Normal0"/>
              <w:widowControl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1" w:name="c5q"/>
            <w:bookmarkEnd w:id="21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5: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noProof/>
                <w:position w:val="-6"/>
                <w:sz w:val="24"/>
                <w:szCs w:val="24"/>
                <w:lang w:val="vi-VN"/>
              </w:rPr>
              <w:object w:dxaOrig="570" w:dyaOrig="270" w14:anchorId="32CAF5C8">
                <v:shape id="_x0000_i7229" type="#_x0000_t75" style="width:28.5pt;height:13.5pt" o:ole="">
                  <v:imagedata r:id="rId112" o:title=""/>
                </v:shape>
                <o:OLEObject Type="Embed" ProgID="Equation.DSMT4" ShapeID="_x0000_i7229" DrawAspect="Content" ObjectID="_1686728522" r:id="rId12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Với điểm </w:t>
            </w:r>
            <w:r w:rsidRPr="00D80262">
              <w:rPr>
                <w:rFonts w:ascii="Chu Van An" w:hAnsi="Chu Van An" w:cs="Chu Van An"/>
                <w:noProof/>
                <w:position w:val="-4"/>
                <w:sz w:val="24"/>
                <w:szCs w:val="24"/>
                <w:lang w:val="vi-VN"/>
              </w:rPr>
              <w:object w:dxaOrig="315" w:dyaOrig="270" w14:anchorId="2F43CC01">
                <v:shape id="_x0000_i7230" type="#_x0000_t75" style="width:15.75pt;height:13.5pt" o:ole="">
                  <v:imagedata r:id="rId124" o:title=""/>
                </v:shape>
                <o:OLEObject Type="Embed" ProgID="Equation.DSMT4" ShapeID="_x0000_i7230" DrawAspect="Content" ObjectID="_1686728523" r:id="rId12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BC và </w:t>
            </w:r>
            <w:r w:rsidRPr="00D80262">
              <w:rPr>
                <w:rFonts w:ascii="Chu Van An" w:hAnsi="Chu Van An" w:cs="Chu Van An"/>
                <w:noProof/>
                <w:position w:val="-4"/>
                <w:sz w:val="24"/>
                <w:szCs w:val="24"/>
                <w:lang w:val="vi-VN"/>
              </w:rPr>
              <w:object w:dxaOrig="195" w:dyaOrig="255" w14:anchorId="56F60DBD">
                <v:shape id="_x0000_i7231" type="#_x0000_t75" style="width:9.75pt;height:12.75pt" o:ole="">
                  <v:imagedata r:id="rId126" o:title=""/>
                </v:shape>
                <o:OLEObject Type="Embed" ProgID="Equation.DSMT4" ShapeID="_x0000_i7231" DrawAspect="Content" ObjectID="_1686728524" r:id="rId12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điểm tùy ý thì. Mệnh đề nào đúng</w:t>
            </w:r>
          </w:p>
          <w:p w14:paraId="3CD6AC01" w14:textId="3EA37899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2" w:name="c5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05" w:dyaOrig="330" w14:anchorId="387A0186">
                <v:shape id="_x0000_i7232" type="#_x0000_t75" style="width:95.25pt;height:16.5pt" o:ole="">
                  <v:imagedata r:id="rId128" o:title=""/>
                </v:shape>
                <o:OLEObject Type="Embed" ProgID="Equation.DSMT4" ShapeID="_x0000_i7232" DrawAspect="Content" ObjectID="_1686728525" r:id="rId12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23" w:name="c5b"/>
            <w:bookmarkEnd w:id="22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85" w:dyaOrig="330" w14:anchorId="3B9940CE">
                <v:shape id="_x0000_i7233" type="#_x0000_t75" style="width:74.25pt;height:16.5pt" o:ole="">
                  <v:imagedata r:id="rId130" o:title=""/>
                </v:shape>
                <o:OLEObject Type="Embed" ProgID="Equation.DSMT4" ShapeID="_x0000_i7233" DrawAspect="Content" ObjectID="_1686728526" r:id="rId13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291716A" w14:textId="2E5CD9ED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4" w:name="c5c"/>
            <w:bookmarkEnd w:id="23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665" w:dyaOrig="315" w14:anchorId="0157F17C">
                <v:shape id="_x0000_i7234" type="#_x0000_t75" style="width:83.25pt;height:15.75pt" o:ole="">
                  <v:imagedata r:id="rId132" o:title=""/>
                </v:shape>
                <o:OLEObject Type="Embed" ProgID="Equation.DSMT4" ShapeID="_x0000_i7234" DrawAspect="Content" ObjectID="_1686728527" r:id="rId13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25" w:name="c5d"/>
            <w:bookmarkEnd w:id="24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440" w:dyaOrig="315" w14:anchorId="25D7E2F0">
                <v:shape id="_x0000_i7235" type="#_x0000_t75" style="width:1in;height:15.75pt" o:ole="">
                  <v:imagedata r:id="rId134" o:title=""/>
                </v:shape>
                <o:OLEObject Type="Embed" ProgID="Equation.DSMT4" ShapeID="_x0000_i7235" DrawAspect="Content" ObjectID="_1686728528" r:id="rId13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25"/>
          <w:p w14:paraId="70B8BB2F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F1E571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49FAD8AB" w14:textId="77777777" w:rsidTr="0023718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81D5BF7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6" w:name="c6q"/>
            <w:bookmarkEnd w:id="26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6: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Cho tam giác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70" w14:anchorId="6629D034">
                <v:shape id="_x0000_i7236" type="#_x0000_t75" style="width:29.25pt;height:13.5pt" o:ole="">
                  <v:imagedata r:id="rId136" o:title=""/>
                </v:shape>
                <o:OLEObject Type="Embed" ProgID="Equation.DSMT4" ShapeID="_x0000_i7236" DrawAspect="Content" ObjectID="_1686728529" r:id="rId13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với </w:t>
            </w:r>
            <w:r w:rsidRPr="00D80262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55" w:dyaOrig="300" w14:anchorId="6D253703">
                <v:shape id="_x0000_i7237" type="#_x0000_t75" style="width:42.75pt;height:15pt" o:ole="">
                  <v:imagedata r:id="rId138" o:title=""/>
                </v:shape>
                <o:OLEObject Type="Embed" ProgID="Equation.DSMT4" ShapeID="_x0000_i7237" DrawAspect="Content" ObjectID="_1686728530" r:id="rId13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của </w:t>
            </w:r>
            <w:r w:rsidRPr="00D80262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15" w:dyaOrig="300" w14:anchorId="47BC67A0">
                <v:shape id="_x0000_i7238" type="#_x0000_t75" style="width:60.75pt;height:15pt" o:ole="">
                  <v:imagedata r:id="rId140" o:title=""/>
                </v:shape>
                <o:OLEObject Type="Embed" ProgID="Equation.DSMT4" ShapeID="_x0000_i7238" DrawAspect="Content" ObjectID="_1686728531" r:id="rId14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395DC861" w14:textId="2ED7D9F1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27" w:name="c6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010" w:dyaOrig="330" w14:anchorId="21E03094">
                <v:shape id="_x0000_i7239" type="#_x0000_t75" style="width:100.5pt;height:16.5pt" o:ole="">
                  <v:imagedata r:id="rId142" o:title=""/>
                </v:shape>
                <o:OLEObject Type="Embed" ProgID="Equation.DSMT4" ShapeID="_x0000_i7239" DrawAspect="Content" ObjectID="_1686728532" r:id="rId14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8" w:name="c6b"/>
            <w:bookmarkEnd w:id="27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35" w:dyaOrig="330" w14:anchorId="30B4743C">
                <v:shape id="_x0000_i7240" type="#_x0000_t75" style="width:81.75pt;height:16.5pt" o:ole="">
                  <v:imagedata r:id="rId144" o:title=""/>
                </v:shape>
                <o:OLEObject Type="Embed" ProgID="Equation.DSMT4" ShapeID="_x0000_i7240" DrawAspect="Content" ObjectID="_1686728533" r:id="rId14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DDD0D2C" w14:textId="02F3FB24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29" w:name="c6c"/>
            <w:bookmarkEnd w:id="28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75" w:dyaOrig="330" w14:anchorId="15DBECCE">
                <v:shape id="_x0000_i7241" type="#_x0000_t75" style="width:93.75pt;height:16.5pt" o:ole="">
                  <v:imagedata r:id="rId146" o:title=""/>
                </v:shape>
                <o:OLEObject Type="Embed" ProgID="Equation.DSMT4" ShapeID="_x0000_i7241" DrawAspect="Content" ObjectID="_1686728534" r:id="rId14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0" w:name="c6d"/>
            <w:bookmarkEnd w:id="29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35" w:dyaOrig="330" w14:anchorId="3118477F">
                <v:shape id="_x0000_i7242" type="#_x0000_t75" style="width:96.75pt;height:16.5pt" o:ole="">
                  <v:imagedata r:id="rId148" o:title=""/>
                </v:shape>
                <o:OLEObject Type="Embed" ProgID="Equation.DSMT4" ShapeID="_x0000_i7242" DrawAspect="Content" ObjectID="_1686728535" r:id="rId14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0"/>
          <w:p w14:paraId="044F4C52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12F9883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6A86FAC0" w14:textId="77777777" w:rsidTr="0023718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56F45C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31" w:name="c7q"/>
            <w:bookmarkEnd w:id="31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7: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70" w14:anchorId="0B7B9082">
                <v:shape id="_x0000_i7243" type="#_x0000_t75" style="width:12.75pt;height:13.5pt" o:ole="">
                  <v:imagedata r:id="rId150" o:title=""/>
                </v:shape>
                <o:OLEObject Type="Embed" ProgID="Equation.DSMT4" ShapeID="_x0000_i7243" DrawAspect="Content" ObjectID="_1686728536" r:id="rId15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trọng tâm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1E6375A3">
                <v:shape id="_x0000_i7244" type="#_x0000_t75" style="width:28.5pt;height:13.5pt" o:ole="">
                  <v:imagedata r:id="rId152" o:title=""/>
                </v:shape>
                <o:OLEObject Type="Embed" ProgID="Equation.DSMT4" ShapeID="_x0000_i7244" DrawAspect="Content" ObjectID="_1686728537" r:id="rId15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gọi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68A4C0B5">
                <v:shape id="_x0000_i7245" type="#_x0000_t75" style="width:9.75pt;height:12.75pt" o:ole="">
                  <v:imagedata r:id="rId154" o:title=""/>
                </v:shape>
                <o:OLEObject Type="Embed" ProgID="Equation.DSMT4" ShapeID="_x0000_i7245" DrawAspect="Content" ObjectID="_1686728538" r:id="rId15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là trung điểm của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70" w14:anchorId="1381DF6F">
                <v:shape id="_x0000_i7246" type="#_x0000_t75" style="width:20.25pt;height:13.5pt" o:ole="">
                  <v:imagedata r:id="rId156" o:title=""/>
                </v:shape>
                <o:OLEObject Type="Embed" ProgID="Equation.DSMT4" ShapeID="_x0000_i7246" DrawAspect="Content" ObjectID="_1686728539" r:id="rId15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Đẳng thức nào sau đây 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đúng?</w:t>
            </w:r>
          </w:p>
          <w:p w14:paraId="1DE937E7" w14:textId="468F146B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32" w:name="c7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65" w:dyaOrig="345" w14:anchorId="78656C94">
                <v:shape id="_x0000_i7247" type="#_x0000_t75" style="width:53.25pt;height:17.25pt" o:ole="">
                  <v:imagedata r:id="rId158" o:title=""/>
                </v:shape>
                <o:OLEObject Type="Embed" ProgID="Equation.DSMT4" ShapeID="_x0000_i7247" DrawAspect="Content" ObjectID="_1686728540" r:id="rId159"/>
              </w:object>
            </w:r>
            <w:bookmarkStart w:id="33" w:name="c7b"/>
            <w:bookmarkEnd w:id="32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70" w:dyaOrig="615" w14:anchorId="66036000">
                <v:shape id="_x0000_i7248" type="#_x0000_t75" style="width:58.5pt;height:30.75pt" o:ole="">
                  <v:imagedata r:id="rId160" o:title=""/>
                </v:shape>
                <o:OLEObject Type="Embed" ProgID="Equation.DSMT4" ShapeID="_x0000_i7248" DrawAspect="Content" ObjectID="_1686728541" r:id="rId161"/>
              </w:object>
            </w:r>
          </w:p>
          <w:p w14:paraId="17126187" w14:textId="565AAD50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34" w:name="c7c"/>
            <w:bookmarkEnd w:id="33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35" w:dyaOrig="345" w14:anchorId="2A86D21E">
                <v:shape id="_x0000_i7249" type="#_x0000_t75" style="width:81.75pt;height:17.25pt" o:ole="">
                  <v:imagedata r:id="rId162" o:title=""/>
                </v:shape>
                <o:OLEObject Type="Embed" ProgID="Equation.DSMT4" ShapeID="_x0000_i7249" DrawAspect="Content" ObjectID="_1686728542" r:id="rId163"/>
              </w:object>
            </w:r>
            <w:bookmarkStart w:id="35" w:name="c7d"/>
            <w:bookmarkEnd w:id="34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75" w:dyaOrig="345" w14:anchorId="113794E1">
                <v:shape id="_x0000_i7250" type="#_x0000_t75" style="width:78.75pt;height:17.25pt" o:ole="">
                  <v:imagedata r:id="rId164" o:title=""/>
                </v:shape>
                <o:OLEObject Type="Embed" ProgID="Equation.DSMT4" ShapeID="_x0000_i7250" DrawAspect="Content" ObjectID="_1686728543" r:id="rId165"/>
              </w:object>
            </w:r>
          </w:p>
          <w:bookmarkEnd w:id="35"/>
          <w:p w14:paraId="37342BE5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84BE57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4EE64219" w14:textId="77777777" w:rsidTr="0023718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74E8E36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6" w:name="c8q"/>
            <w:bookmarkEnd w:id="36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8: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đoạn thẳng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1C573643">
                <v:shape id="_x0000_i7251" type="#_x0000_t75" style="width:20.25pt;height:12.75pt" o:ole="">
                  <v:imagedata r:id="rId166" o:title=""/>
                </v:shape>
                <o:OLEObject Type="Embed" ProgID="Equation.DSMT4" ShapeID="_x0000_i7251" DrawAspect="Content" ObjectID="_1686728544" r:id="rId16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55" w14:anchorId="58C9567F">
                <v:shape id="_x0000_i7252" type="#_x0000_t75" style="width:15pt;height:12.75pt" o:ole="">
                  <v:imagedata r:id="rId168" o:title=""/>
                </v:shape>
                <o:OLEObject Type="Embed" ProgID="Equation.DSMT4" ShapeID="_x0000_i7252" DrawAspect="Content" ObjectID="_1686728545" r:id="rId16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một điểm trên đoạn thẳng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3F081BC8">
                <v:shape id="_x0000_i7253" type="#_x0000_t75" style="width:20.25pt;height:12.75pt" o:ole="">
                  <v:imagedata r:id="rId170" o:title=""/>
                </v:shape>
                <o:OLEObject Type="Embed" ProgID="Equation.DSMT4" ShapeID="_x0000_i7253" DrawAspect="Content" ObjectID="_1686728546" r:id="rId17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15" w:dyaOrig="615" w14:anchorId="351E92BC">
                <v:shape id="_x0000_i7254" type="#_x0000_t75" style="width:60.75pt;height:30.75pt" o:ole="">
                  <v:imagedata r:id="rId172" o:title=""/>
                </v:shape>
                <o:OLEObject Type="Embed" ProgID="Equation.DSMT4" ShapeID="_x0000_i7254" DrawAspect="Content" ObjectID="_1686728547" r:id="rId17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.Khẳng định nào sau đây là 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BB28E1F" w14:textId="3394970C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7" w:name="c8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275" w:dyaOrig="315" w14:anchorId="70F01048">
                <v:shape id="_x0000_i7255" type="#_x0000_t75" style="width:63.75pt;height:15.75pt" o:ole="">
                  <v:imagedata r:id="rId174" o:title=""/>
                </v:shape>
                <o:OLEObject Type="Embed" ProgID="Equation.DSMT4" ShapeID="_x0000_i7255" DrawAspect="Content" ObjectID="_1686728548" r:id="rId17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8" w:name="c8b"/>
            <w:bookmarkEnd w:id="37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00" w:dyaOrig="615" w14:anchorId="44ADA021">
                <v:shape id="_x0000_i7256" type="#_x0000_t75" style="width:60pt;height:30.75pt" o:ole="">
                  <v:imagedata r:id="rId176" o:title=""/>
                </v:shape>
                <o:OLEObject Type="Embed" ProgID="Equation.DSMT4" ShapeID="_x0000_i7256" DrawAspect="Content" ObjectID="_1686728549" r:id="rId17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C0339AB" w14:textId="75821B79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9" w:name="c8c"/>
            <w:bookmarkEnd w:id="38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85" w:dyaOrig="615" w14:anchorId="53E4E322">
                <v:shape id="_x0000_i7257" type="#_x0000_t75" style="width:59.25pt;height:30.75pt" o:ole="">
                  <v:imagedata r:id="rId178" o:title=""/>
                </v:shape>
                <o:OLEObject Type="Embed" ProgID="Equation.DSMT4" ShapeID="_x0000_i7257" DrawAspect="Content" ObjectID="_1686728550" r:id="rId17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0" w:name="c8d"/>
            <w:bookmarkEnd w:id="39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15" w:dyaOrig="615" w14:anchorId="0EEA84B1">
                <v:shape id="_x0000_i7258" type="#_x0000_t75" style="width:60.75pt;height:30.75pt" o:ole="">
                  <v:imagedata r:id="rId180" o:title=""/>
                </v:shape>
                <o:OLEObject Type="Embed" ProgID="Equation.DSMT4" ShapeID="_x0000_i7258" DrawAspect="Content" ObjectID="_1686728551" r:id="rId18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0"/>
          <w:p w14:paraId="72C81914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1770ACE" w14:textId="77777777" w:rsidR="005F54EC" w:rsidRPr="00D80262" w:rsidRDefault="005F54EC" w:rsidP="003D3F6B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52565363" w14:textId="77777777" w:rsidTr="0023718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2829AF0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1" w:name="c9q"/>
            <w:bookmarkEnd w:id="41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9: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Chọn khẳng định đúng:</w:t>
            </w:r>
          </w:p>
          <w:p w14:paraId="177ED709" w14:textId="04C0A76C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2" w:name="c9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55F13F02">
                <v:shape id="_x0000_i7259" type="#_x0000_t75" style="width:12.75pt;height:14.25pt" o:ole="">
                  <v:imagedata r:id="rId182" o:title=""/>
                </v:shape>
                <o:OLEObject Type="Embed" ProgID="Equation.DSMT4" ShapeID="_x0000_i7259" DrawAspect="Content" ObjectID="_1686728552" r:id="rId18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 của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230B1F39">
                <v:shape id="_x0000_i7260" type="#_x0000_t75" style="width:27pt;height:14.25pt" o:ole="">
                  <v:imagedata r:id="rId184" o:title=""/>
                </v:shape>
                <o:OLEObject Type="Embed" ProgID="Equation.DSMT4" ShapeID="_x0000_i7260" DrawAspect="Content" ObjectID="_1686728553" r:id="rId18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15" w:dyaOrig="345" w14:anchorId="7CB98BF8">
                <v:shape id="_x0000_i7261" type="#_x0000_t75" style="width:90.75pt;height:17.25pt" o:ole="">
                  <v:imagedata r:id="rId186" o:title=""/>
                </v:shape>
                <o:OLEObject Type="Embed" ProgID="Equation.DSMT4" ShapeID="_x0000_i7261" DrawAspect="Content" ObjectID="_1686728554" r:id="rId18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80C32D5" w14:textId="76B4E444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3" w:name="c9b"/>
            <w:bookmarkEnd w:id="42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753BA71F">
                <v:shape id="_x0000_i7262" type="#_x0000_t75" style="width:12.75pt;height:14.25pt" o:ole="">
                  <v:imagedata r:id="rId182" o:title=""/>
                </v:shape>
                <o:OLEObject Type="Embed" ProgID="Equation.DSMT4" ShapeID="_x0000_i7262" DrawAspect="Content" ObjectID="_1686728555" r:id="rId18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 của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0C873E2F">
                <v:shape id="_x0000_i7263" type="#_x0000_t75" style="width:27pt;height:14.25pt" o:ole="">
                  <v:imagedata r:id="rId184" o:title=""/>
                </v:shape>
                <o:OLEObject Type="Embed" ProgID="Equation.DSMT4" ShapeID="_x0000_i7263" DrawAspect="Content" ObjectID="_1686728556" r:id="rId18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45" w:dyaOrig="345" w14:anchorId="3B695689">
                <v:shape id="_x0000_i7264" type="#_x0000_t75" style="width:92.25pt;height:17.25pt" o:ole="">
                  <v:imagedata r:id="rId190" o:title=""/>
                </v:shape>
                <o:OLEObject Type="Embed" ProgID="Equation.DSMT4" ShapeID="_x0000_i7264" DrawAspect="Content" ObjectID="_1686728557" r:id="rId19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70708EC" w14:textId="691D0442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44" w:name="c9c"/>
            <w:bookmarkEnd w:id="43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532987DB">
                <v:shape id="_x0000_i7265" type="#_x0000_t75" style="width:12.75pt;height:14.25pt" o:ole="">
                  <v:imagedata r:id="rId182" o:title=""/>
                </v:shape>
                <o:OLEObject Type="Embed" ProgID="Equation.DSMT4" ShapeID="_x0000_i7265" DrawAspect="Content" ObjectID="_1686728558" r:id="rId19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 của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7B4DBE56">
                <v:shape id="_x0000_i7266" type="#_x0000_t75" style="width:27pt;height:14.25pt" o:ole="">
                  <v:imagedata r:id="rId184" o:title=""/>
                </v:shape>
                <o:OLEObject Type="Embed" ProgID="Equation.DSMT4" ShapeID="_x0000_i7266" DrawAspect="Content" ObjectID="_1686728559" r:id="rId19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60" w:dyaOrig="345" w14:anchorId="708BEB04">
                <v:shape id="_x0000_i7267" type="#_x0000_t75" style="width:93pt;height:17.25pt" o:ole="">
                  <v:imagedata r:id="rId194" o:title=""/>
                </v:shape>
                <o:OLEObject Type="Embed" ProgID="Equation.DSMT4" ShapeID="_x0000_i7267" DrawAspect="Content" ObjectID="_1686728560" r:id="rId19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3EDFCCF" w14:textId="0AFD3E3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45" w:name="c9d"/>
            <w:bookmarkEnd w:id="44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42C3E95F">
                <v:shape id="_x0000_i7268" type="#_x0000_t75" style="width:12.75pt;height:14.25pt" o:ole="">
                  <v:imagedata r:id="rId182" o:title=""/>
                </v:shape>
                <o:OLEObject Type="Embed" ProgID="Equation.DSMT4" ShapeID="_x0000_i7268" DrawAspect="Content" ObjectID="_1686728561" r:id="rId19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 của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70DCB128">
                <v:shape id="_x0000_i7269" type="#_x0000_t75" style="width:27pt;height:14.25pt" o:ole="">
                  <v:imagedata r:id="rId184" o:title=""/>
                </v:shape>
                <o:OLEObject Type="Embed" ProgID="Equation.DSMT4" ShapeID="_x0000_i7269" DrawAspect="Content" ObjectID="_1686728562" r:id="rId19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15" w:dyaOrig="345" w14:anchorId="5D854EF4">
                <v:shape id="_x0000_i7270" type="#_x0000_t75" style="width:90.75pt;height:17.25pt" o:ole="">
                  <v:imagedata r:id="rId198" o:title=""/>
                </v:shape>
                <o:OLEObject Type="Embed" ProgID="Equation.DSMT4" ShapeID="_x0000_i7270" DrawAspect="Content" ObjectID="_1686728563" r:id="rId19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5"/>
          <w:p w14:paraId="4C085815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27F105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5F54EC" w:rsidRPr="00D80262" w14:paraId="32516ADD" w14:textId="77777777" w:rsidTr="0023718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4C9DF7F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6" w:name="c10q"/>
            <w:bookmarkEnd w:id="46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10: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40" w14:anchorId="5E32D78E">
                <v:shape id="_x0000_i7271" type="#_x0000_t75" style="width:12pt;height:12pt" o:ole="">
                  <v:imagedata r:id="rId200" o:title=""/>
                </v:shape>
                <o:OLEObject Type="Embed" ProgID="Equation.DSMT4" ShapeID="_x0000_i7271" DrawAspect="Content" ObjectID="_1686728564" r:id="rId20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đoạn thẳng </w:t>
            </w:r>
            <w:r w:rsidRPr="00D80262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20" w:dyaOrig="315" w14:anchorId="5F845885">
                <v:shape id="_x0000_i7272" type="#_x0000_t75" style="width:21pt;height:15.75pt" o:ole="">
                  <v:imagedata r:id="rId202" o:title=""/>
                </v:shape>
                <o:OLEObject Type="Embed" ProgID="Equation.DSMT4" ShapeID="_x0000_i7272" DrawAspect="Content" ObjectID="_1686728565" r:id="rId20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điểm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40" w14:anchorId="7344E2C5">
                <v:shape id="_x0000_i7273" type="#_x0000_t75" style="width:15.75pt;height:12pt" o:ole="">
                  <v:imagedata r:id="rId204" o:title=""/>
                </v:shape>
                <o:OLEObject Type="Embed" ProgID="Equation.DSMT4" ShapeID="_x0000_i7273" DrawAspect="Content" ObjectID="_1686728566" r:id="rId20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bất kỳ. Mệnh đề nào sau đây là đúng?</w:t>
            </w:r>
          </w:p>
          <w:p w14:paraId="5F8FDF81" w14:textId="410E3EE8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47" w:name="c10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960" w:dyaOrig="375" w14:anchorId="34BC9475">
                <v:shape id="_x0000_i7274" type="#_x0000_t75" style="width:48pt;height:18.75pt" o:ole="">
                  <v:imagedata r:id="rId206" o:title=""/>
                </v:shape>
                <o:OLEObject Type="Embed" ProgID="Equation.DSMT4" ShapeID="_x0000_i7274" DrawAspect="Content" ObjectID="_1686728567" r:id="rId207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48" w:name="c10b"/>
            <w:bookmarkEnd w:id="47"/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110" w:dyaOrig="375" w14:anchorId="41980DC4">
                <v:shape id="_x0000_i7275" type="#_x0000_t75" style="width:55.5pt;height:18.75pt" o:ole="">
                  <v:imagedata r:id="rId208" o:title=""/>
                </v:shape>
                <o:OLEObject Type="Embed" ProgID="Equation.DSMT4" ShapeID="_x0000_i7275" DrawAspect="Content" ObjectID="_1686728568" r:id="rId209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D7E45EF" w14:textId="65248BCE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49" w:name="c10c"/>
            <w:bookmarkEnd w:id="48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665" w:dyaOrig="375" w14:anchorId="0154FA10">
                <v:shape id="_x0000_i7276" type="#_x0000_t75" style="width:83.25pt;height:18.75pt" o:ole="">
                  <v:imagedata r:id="rId210" o:title=""/>
                </v:shape>
                <o:OLEObject Type="Embed" ProgID="Equation.DSMT4" ShapeID="_x0000_i7276" DrawAspect="Content" ObjectID="_1686728569" r:id="rId211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0" w:name="s2"/>
            <w:bookmarkStart w:id="51" w:name="c10d"/>
            <w:bookmarkEnd w:id="49"/>
            <w:bookmarkEnd w:id="50"/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275" w:dyaOrig="375" w14:anchorId="3409F3D5">
                <v:shape id="_x0000_i7277" type="#_x0000_t75" style="width:63.75pt;height:18.75pt" o:ole="">
                  <v:imagedata r:id="rId212" o:title=""/>
                </v:shape>
                <o:OLEObject Type="Embed" ProgID="Equation.DSMT4" ShapeID="_x0000_i7277" DrawAspect="Content" ObjectID="_1686728570" r:id="rId21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51"/>
          <w:p w14:paraId="604DB525" w14:textId="77777777" w:rsidR="005F54EC" w:rsidRPr="00D80262" w:rsidRDefault="005F54EC" w:rsidP="003D3F6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02B25AF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1FA91E05" w14:textId="7341E21A" w:rsidR="00EC5D1C" w:rsidRPr="00D80262" w:rsidRDefault="001A32EA" w:rsidP="003D3F6B">
      <w:pPr>
        <w:spacing w:before="120" w:after="0" w:line="240" w:lineRule="auto"/>
        <w:ind w:left="284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  </w:t>
      </w:r>
      <w:r w:rsidR="00115773" w:rsidRPr="00D80262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="00460B37"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FCC7582" wp14:editId="27975AE3">
                <wp:extent cx="6650966" cy="1809751"/>
                <wp:effectExtent l="0" t="19050" r="93345" b="19050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0966" cy="1809751"/>
                          <a:chOff x="0" y="0"/>
                          <a:chExt cx="6650966" cy="1758480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900"/>
                            <a:ext cx="6650966" cy="149758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1E8995B3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1294216E" w14:textId="14840EF0" w:rsidR="00B56A9E" w:rsidRPr="00B56A9E" w:rsidRDefault="00B56A9E" w:rsidP="005138A9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B56A9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I là trung điểm của AB </w:t>
                              </w:r>
                              <w:r w:rsidRPr="00F3504E">
                                <w:sym w:font="Symbol" w:char="F0DB"/>
                              </w:r>
                              <w:r w:rsidRPr="00B56A9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MA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MB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=2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MI</m:t>
                                    </m:r>
                                  </m:e>
                                </m:acc>
                              </m:oMath>
                            </w:p>
                            <w:p w14:paraId="57D32D7C" w14:textId="2E1D29AA" w:rsidR="00B56A9E" w:rsidRPr="00B56A9E" w:rsidRDefault="00B56A9E" w:rsidP="005138A9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</w:pPr>
                              <w:r w:rsidRPr="00B56A9E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sz w:val="24"/>
                                  <w:szCs w:val="24"/>
                                  <w:lang w:val="fr-BE"/>
                                </w:rPr>
                                <w:t>Hệ thức trọng tâm tam giác:</w:t>
                              </w:r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  <w:t xml:space="preserve"> </w:t>
                              </w:r>
                            </w:p>
                            <w:p w14:paraId="1F40C361" w14:textId="2F88F40D" w:rsidR="00B56A9E" w:rsidRPr="00B56A9E" w:rsidRDefault="00B56A9E" w:rsidP="005138A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clear" w:pos="4680"/>
                                  <w:tab w:val="clear" w:pos="9360"/>
                                </w:tabs>
                                <w:kinsoku w:val="0"/>
                                <w:overflowPunct w:val="0"/>
                                <w:spacing w:line="276" w:lineRule="auto"/>
                                <w:ind w:firstLine="288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  <w:t xml:space="preserve">G là trọng tâm </w:t>
                              </w:r>
                              <w:r w:rsidRPr="00F3504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44"/>
                              </w:r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  <w:t xml:space="preserve">ABC </w:t>
                              </w:r>
                              <w:r w:rsidRPr="00F3504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GA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GB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GC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  <w:t xml:space="preserve"> </w:t>
                              </w:r>
                              <w:r w:rsidRPr="00F3504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OA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OB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OC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3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OG</m:t>
                                    </m:r>
                                  </m:e>
                                </m:acc>
                              </m:oMath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(O tuỳ ý).</w:t>
                              </w:r>
                            </w:p>
                            <w:p w14:paraId="6DECA07D" w14:textId="5E2BCDA3" w:rsidR="00E62F77" w:rsidRPr="00683573" w:rsidRDefault="00E62F77" w:rsidP="00683573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440489" cy="485775"/>
                            <a:chOff x="150812" y="0"/>
                            <a:chExt cx="6440873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440873" cy="485775"/>
                              <a:chOff x="150812" y="0"/>
                              <a:chExt cx="6440873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407572" cy="485775"/>
                                <a:chOff x="184113" y="0"/>
                                <a:chExt cx="6407572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5089505" cy="485775"/>
                                  <a:chOff x="1502180" y="0"/>
                                  <a:chExt cx="5089505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979971" cy="369570"/>
                                    <a:chOff x="1611714" y="104387"/>
                                    <a:chExt cx="4979971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391" y="105070"/>
                                      <a:ext cx="4830294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55BB042" w14:textId="6365DDF3" w:rsidR="00E62F77" w:rsidRPr="00613D8C" w:rsidRDefault="00E62F77" w:rsidP="003E3D7C">
                                        <w:pPr>
                                          <w:spacing w:line="256" w:lineRule="auto"/>
                                          <w:rPr>
                                            <w:color w:val="0000CC"/>
                                            <w:sz w:val="26"/>
                                            <w:szCs w:val="26"/>
                                          </w:rPr>
                                        </w:pPr>
                                        <w:r w:rsidRPr="00697065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r w:rsidR="003E3D7C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>Dùng tính chất, trung điểm, trọng tâm- ba điểm thẳng hàng</w:t>
                                        </w:r>
                                      </w:p>
                                      <w:p w14:paraId="0771A02C" w14:textId="5985C784" w:rsidR="00E62F77" w:rsidRPr="00697065" w:rsidRDefault="00E62F77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23" style="width:523.7pt;height:142.5pt;mso-position-horizontal-relative:char;mso-position-vertical-relative:line" coordsize="66509,17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">
                <v:shape id="Rectangle: Diagonal Corners Rounded 1" o:spid="_x0000_s1124" style="position:absolute;top:2609;width:66509;height:1497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5009,0;6537007,0;6650966,107676;6650966,1483398;6635957,1497580;113959,1497580;0,1389904;0,14182;15009,0" o:connectangles="0,0,0,0,0,0,0,0,0" textboxrect="0,0,6435090,1533525"/>
                  <v:textbox>
                    <w:txbxContent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1E8995B3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1294216E" w14:textId="14840EF0" w:rsidR="00B56A9E" w:rsidRPr="00B56A9E" w:rsidRDefault="00B56A9E" w:rsidP="005138A9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B56A9E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I là trung điểm của AB </w:t>
                        </w:r>
                        <w:r w:rsidRPr="00F3504E">
                          <w:sym w:font="Symbol" w:char="F0DB"/>
                        </w:r>
                        <w:r w:rsidRPr="00B56A9E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MA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MB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=2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MI</m:t>
                              </m:r>
                            </m:e>
                          </m:acc>
                        </m:oMath>
                      </w:p>
                      <w:p w14:paraId="57D32D7C" w14:textId="2E1D29AA" w:rsidR="00B56A9E" w:rsidRPr="00B56A9E" w:rsidRDefault="00B56A9E" w:rsidP="005138A9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</w:pPr>
                        <w:r w:rsidRPr="00B56A9E">
                          <w:rPr>
                            <w:rFonts w:ascii="Chu Van An" w:hAnsi="Chu Van An" w:cs="Chu Van An"/>
                            <w:bCs/>
                            <w:i/>
                            <w:iCs/>
                            <w:sz w:val="24"/>
                            <w:szCs w:val="24"/>
                            <w:lang w:val="fr-BE"/>
                          </w:rPr>
                          <w:t>Hệ thức trọng tâm tam giác:</w:t>
                        </w:r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  <w:t xml:space="preserve"> </w:t>
                        </w:r>
                      </w:p>
                      <w:p w14:paraId="1F40C361" w14:textId="2F88F40D" w:rsidR="00B56A9E" w:rsidRPr="00B56A9E" w:rsidRDefault="00B56A9E" w:rsidP="005138A9">
                        <w:pPr>
                          <w:pStyle w:val="Footer"/>
                          <w:widowControl w:val="0"/>
                          <w:numPr>
                            <w:ilvl w:val="0"/>
                            <w:numId w:val="6"/>
                          </w:numPr>
                          <w:tabs>
                            <w:tab w:val="clear" w:pos="4680"/>
                            <w:tab w:val="clear" w:pos="9360"/>
                          </w:tabs>
                          <w:kinsoku w:val="0"/>
                          <w:overflowPunct w:val="0"/>
                          <w:spacing w:line="276" w:lineRule="auto"/>
                          <w:ind w:firstLine="288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  <w:t xml:space="preserve">G là trọng tâm </w:t>
                        </w:r>
                        <w:r w:rsidRPr="00F3504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44"/>
                        </w:r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  <w:t xml:space="preserve">ABC </w:t>
                        </w:r>
                        <w:r w:rsidRPr="00F3504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DB"/>
                        </w:r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  <w:t xml:space="preserve">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GA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GB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GC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=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0</m:t>
                              </m:r>
                            </m:e>
                          </m:acc>
                        </m:oMath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  <w:t xml:space="preserve"> </w:t>
                        </w:r>
                        <w:r w:rsidRPr="00F3504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DB"/>
                        </w:r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OA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OB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OC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=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3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OG</m:t>
                              </m:r>
                            </m:e>
                          </m:acc>
                        </m:oMath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(O tuỳ ý).</w:t>
                        </w:r>
                      </w:p>
                      <w:p w14:paraId="6DECA07D" w14:textId="5E2BCDA3" w:rsidR="00E62F77" w:rsidRPr="00683573" w:rsidRDefault="00E62F77" w:rsidP="00683573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88" o:spid="_x0000_s1125" style="position:absolute;left:1508;width:64405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26" style="position:absolute;left:1508;width:64408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27" style="position:absolute;left:1841;width:64075;height:4857" coordorigin="1841" coordsize="640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28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15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29" style="position:absolute;left:15021;width:50895;height:4857" coordorigin="15021" coordsize="5089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0" style="position:absolute;left:16117;top:1043;width:49799;height:3696" coordorigin="16117,1043" coordsize="4979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31" type="#_x0000_t55" style="position:absolute;left:17613;top:1050;width:48303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" adj="2128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55BB042" w14:textId="6365DDF3" w:rsidR="00E62F77" w:rsidRPr="00613D8C" w:rsidRDefault="00E62F77" w:rsidP="003E3D7C">
                                  <w:pPr>
                                    <w:spacing w:line="256" w:lineRule="auto"/>
                                    <w:rPr>
                                      <w:color w:val="0000CC"/>
                                      <w:sz w:val="26"/>
                                      <w:szCs w:val="26"/>
                                    </w:rPr>
                                  </w:pPr>
                                  <w:r w:rsidRPr="00697065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="003E3D7C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>Dùng tính chất, trung điểm, trọng tâm- ba điểm thẳng hàng</w:t>
                                  </w:r>
                                </w:p>
                                <w:p w14:paraId="0771A02C" w14:textId="5985C784" w:rsidR="00E62F77" w:rsidRPr="00697065" w:rsidRDefault="00E62F77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95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39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469285E0" w:rsidR="00EC5D1C" w:rsidRPr="00D80262" w:rsidRDefault="00EC5D1C" w:rsidP="003D3F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34B8312" w14:textId="77777777" w:rsidR="00A3129A" w:rsidRPr="00D80262" w:rsidRDefault="00A3129A" w:rsidP="005138A9">
      <w:pPr>
        <w:numPr>
          <w:ilvl w:val="0"/>
          <w:numId w:val="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  <w:lang w:val="vi-VN"/>
        </w:rPr>
        <w:t xml:space="preserve">Cho tam giác </w:t>
      </w:r>
      <w:r w:rsidRPr="00D80262">
        <w:rPr>
          <w:rFonts w:ascii="Chu Van An" w:hAnsi="Chu Van An" w:cs="Chu Van An"/>
          <w:position w:val="-6"/>
          <w:sz w:val="24"/>
          <w:szCs w:val="24"/>
          <w:lang w:val="vi-VN"/>
        </w:rPr>
        <w:object w:dxaOrig="555" w:dyaOrig="285" w14:anchorId="063111E6">
          <v:shape id="_x0000_i1181" type="#_x0000_t75" style="width:27.75pt;height:14.25pt" o:ole="">
            <v:imagedata r:id="rId214" o:title=""/>
          </v:shape>
          <o:OLEObject Type="Embed" ProgID="Equation.DSMT4" ShapeID="_x0000_i1181" DrawAspect="Content" ObjectID="_1686728571" r:id="rId215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 xml:space="preserve"> với </w:t>
      </w:r>
      <w:r w:rsidRPr="00D80262">
        <w:rPr>
          <w:rFonts w:ascii="Chu Van An" w:hAnsi="Chu Van An" w:cs="Chu Van An"/>
          <w:position w:val="-6"/>
          <w:sz w:val="24"/>
          <w:szCs w:val="24"/>
          <w:lang w:val="vi-VN"/>
        </w:rPr>
        <w:object w:dxaOrig="255" w:dyaOrig="285" w14:anchorId="23885E07">
          <v:shape id="_x0000_i1182" type="#_x0000_t75" style="width:12pt;height:14.25pt" o:ole="">
            <v:imagedata r:id="rId216" o:title=""/>
          </v:shape>
          <o:OLEObject Type="Embed" ProgID="Equation.DSMT4" ShapeID="_x0000_i1182" DrawAspect="Content" ObjectID="_1686728572" r:id="rId217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 xml:space="preserve"> là trọng tâm. Gọi </w:t>
      </w:r>
      <w:r w:rsidRPr="00D80262">
        <w:rPr>
          <w:rFonts w:ascii="Chu Van An" w:hAnsi="Chu Van An" w:cs="Chu Van An"/>
          <w:position w:val="-4"/>
          <w:sz w:val="24"/>
          <w:szCs w:val="24"/>
          <w:lang w:val="vi-VN"/>
        </w:rPr>
        <w:object w:dxaOrig="315" w:dyaOrig="255" w14:anchorId="418BF23B">
          <v:shape id="_x0000_i1183" type="#_x0000_t75" style="width:15.75pt;height:12pt" o:ole="">
            <v:imagedata r:id="rId218" o:title=""/>
          </v:shape>
          <o:OLEObject Type="Embed" ProgID="Equation.DSMT4" ShapeID="_x0000_i1183" DrawAspect="Content" ObjectID="_1686728573" r:id="rId219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 xml:space="preserve"> là một điểm bất kỳ. Chọn mệnh đề đúng.</w:t>
      </w:r>
    </w:p>
    <w:p w14:paraId="62F03CA1" w14:textId="6661EF75" w:rsidR="00A3129A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Ⓐ.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color w:val="0000FF"/>
          <w:position w:val="-6"/>
          <w:sz w:val="24"/>
          <w:szCs w:val="24"/>
          <w:lang w:val="vi-VN"/>
        </w:rPr>
        <w:object w:dxaOrig="1815" w:dyaOrig="345" w14:anchorId="30D8AA69">
          <v:shape id="_x0000_i1184" type="#_x0000_t75" style="width:90.75pt;height:17.25pt" o:ole="">
            <v:imagedata r:id="rId220" o:title=""/>
          </v:shape>
          <o:OLEObject Type="Embed" ProgID="Equation.DSMT4" ShapeID="_x0000_i1184" DrawAspect="Content" ObjectID="_1686728574" r:id="rId221"/>
        </w:object>
      </w:r>
      <w:r w:rsidR="00A3129A"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="00A3129A" w:rsidRPr="00D80262">
        <w:rPr>
          <w:rFonts w:ascii="Chu Van An" w:hAnsi="Chu Van An" w:cs="Chu Van An"/>
          <w:sz w:val="24"/>
          <w:szCs w:val="24"/>
        </w:rPr>
        <w:tab/>
      </w:r>
      <w:r w:rsidR="00A3129A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Ⓑ.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color w:val="0000FF"/>
          <w:position w:val="-6"/>
          <w:sz w:val="24"/>
          <w:szCs w:val="24"/>
          <w:lang w:val="vi-VN"/>
        </w:rPr>
        <w:object w:dxaOrig="2340" w:dyaOrig="345" w14:anchorId="030E43FB">
          <v:shape id="_x0000_i1185" type="#_x0000_t75" style="width:117pt;height:17.25pt" o:ole="">
            <v:imagedata r:id="rId222" o:title=""/>
          </v:shape>
          <o:OLEObject Type="Embed" ProgID="Equation.DSMT4" ShapeID="_x0000_i1185" DrawAspect="Content" ObjectID="_1686728575" r:id="rId223"/>
        </w:object>
      </w:r>
      <w:r w:rsidR="00A3129A"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552C654" w14:textId="152F2567" w:rsidR="00A3129A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Ⓒ.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color w:val="0000FF"/>
          <w:position w:val="-6"/>
          <w:sz w:val="24"/>
          <w:szCs w:val="24"/>
          <w:lang w:val="vi-VN"/>
        </w:rPr>
        <w:object w:dxaOrig="2220" w:dyaOrig="345" w14:anchorId="5552B2BF">
          <v:shape id="_x0000_i1186" type="#_x0000_t75" style="width:110.25pt;height:17.25pt" o:ole="">
            <v:imagedata r:id="rId224" o:title=""/>
          </v:shape>
          <o:OLEObject Type="Embed" ProgID="Equation.DSMT4" ShapeID="_x0000_i1186" DrawAspect="Content" ObjectID="_1686728576" r:id="rId225"/>
        </w:object>
      </w:r>
      <w:r w:rsidR="00A3129A"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="00A3129A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Ⓓ.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color w:val="0000FF"/>
          <w:position w:val="-6"/>
          <w:sz w:val="24"/>
          <w:szCs w:val="24"/>
          <w:lang w:val="vi-VN"/>
        </w:rPr>
        <w:object w:dxaOrig="2325" w:dyaOrig="345" w14:anchorId="60A03CED">
          <v:shape id="_x0000_i1187" type="#_x0000_t75" style="width:116.25pt;height:17.25pt" o:ole="">
            <v:imagedata r:id="rId226" o:title=""/>
          </v:shape>
          <o:OLEObject Type="Embed" ProgID="Equation.DSMT4" ShapeID="_x0000_i1187" DrawAspect="Content" ObjectID="_1686728577" r:id="rId227"/>
        </w:object>
      </w:r>
      <w:r w:rsidR="00A3129A"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438F5630" w14:textId="77777777" w:rsidR="00A3129A" w:rsidRPr="00D80262" w:rsidRDefault="00A3129A" w:rsidP="003D3F6B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6CEA48D3" w14:textId="77777777" w:rsidR="00A3129A" w:rsidRPr="00D80262" w:rsidRDefault="00A3129A" w:rsidP="003D3F6B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D80262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D93BEBB" wp14:editId="28090DB6">
            <wp:extent cx="2019300" cy="13239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8BB3D" w14:textId="090BE5AE" w:rsidR="00A3129A" w:rsidRPr="00D80262" w:rsidRDefault="003D3F6B" w:rsidP="003D3F6B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A3129A" w:rsidRPr="00D80262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="00A3129A" w:rsidRPr="00D80262">
        <w:rPr>
          <w:rFonts w:ascii="Chu Van An" w:hAnsi="Chu Van An" w:cs="Chu Van An"/>
          <w:position w:val="-6"/>
          <w:sz w:val="24"/>
          <w:szCs w:val="24"/>
          <w:lang w:val="vi-VN"/>
        </w:rPr>
        <w:object w:dxaOrig="4665" w:dyaOrig="345" w14:anchorId="7E4E4462">
          <v:shape id="_x0000_i1188" type="#_x0000_t75" style="width:233.25pt;height:17.25pt" o:ole="">
            <v:imagedata r:id="rId229" o:title=""/>
          </v:shape>
          <o:OLEObject Type="Embed" ProgID="Equation.DSMT4" ShapeID="_x0000_i1188" DrawAspect="Content" ObjectID="_1686728578" r:id="rId230"/>
        </w:object>
      </w:r>
      <w:r w:rsidR="00A3129A" w:rsidRPr="00D80262">
        <w:rPr>
          <w:rFonts w:ascii="Chu Van An" w:hAnsi="Chu Van An" w:cs="Chu Van An"/>
          <w:sz w:val="24"/>
          <w:szCs w:val="24"/>
          <w:lang w:val="vi-VN"/>
        </w:rPr>
        <w:t>.</w:t>
      </w:r>
    </w:p>
    <w:p w14:paraId="4B340547" w14:textId="77777777" w:rsidR="00A3129A" w:rsidRPr="00D80262" w:rsidRDefault="00A3129A" w:rsidP="005138A9">
      <w:pPr>
        <w:numPr>
          <w:ilvl w:val="0"/>
          <w:numId w:val="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  <w:lang w:val="vi-VN"/>
        </w:rPr>
        <w:t xml:space="preserve">Cho tam giác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555" w:dyaOrig="270" w14:anchorId="1BA26036">
          <v:shape id="_x0000_i1189" type="#_x0000_t75" style="width:27.75pt;height:13.5pt" o:ole="">
            <v:imagedata r:id="rId231" o:title=""/>
          </v:shape>
          <o:OLEObject Type="Embed" ProgID="Equation.DSMT4" ShapeID="_x0000_i1189" DrawAspect="Content" ObjectID="_1686728579" r:id="rId232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180" w:dyaOrig="270" w14:anchorId="3F51ADCA">
          <v:shape id="_x0000_i1190" type="#_x0000_t75" style="width:8.25pt;height:13.5pt" o:ole="">
            <v:imagedata r:id="rId233" o:title=""/>
          </v:shape>
          <o:OLEObject Type="Embed" ProgID="Equation.DSMT4" ShapeID="_x0000_i1190" DrawAspect="Content" ObjectID="_1686728580" r:id="rId234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 xml:space="preserve"> là trung điểm của cạnh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405" w:dyaOrig="270" w14:anchorId="3B8504BC">
          <v:shape id="_x0000_i1191" type="#_x0000_t75" style="width:20.25pt;height:13.5pt" o:ole="">
            <v:imagedata r:id="rId235" o:title=""/>
          </v:shape>
          <o:OLEObject Type="Embed" ProgID="Equation.DSMT4" ShapeID="_x0000_i1191" DrawAspect="Content" ObjectID="_1686728581" r:id="rId236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 xml:space="preserve">. Điểm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70" w:dyaOrig="270" w14:anchorId="79137EC7">
          <v:shape id="_x0000_i1192" type="#_x0000_t75" style="width:13.5pt;height:13.5pt" o:ole="">
            <v:imagedata r:id="rId237" o:title=""/>
          </v:shape>
          <o:OLEObject Type="Embed" ProgID="Equation.DSMT4" ShapeID="_x0000_i1192" DrawAspect="Content" ObjectID="_1686728582" r:id="rId238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 xml:space="preserve"> có tính chất nào sau đây là điều kiện cần và đủ để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70" w:dyaOrig="270" w14:anchorId="7BF39A5D">
          <v:shape id="_x0000_i1193" type="#_x0000_t75" style="width:13.5pt;height:13.5pt" o:ole="">
            <v:imagedata r:id="rId237" o:title=""/>
          </v:shape>
          <o:OLEObject Type="Embed" ProgID="Equation.DSMT4" ShapeID="_x0000_i1193" DrawAspect="Content" ObjectID="_1686728583" r:id="rId239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 xml:space="preserve"> là trọng tâm tam giác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555" w:dyaOrig="270" w14:anchorId="4B75EE93">
          <v:shape id="_x0000_i1194" type="#_x0000_t75" style="width:27.75pt;height:13.5pt" o:ole="">
            <v:imagedata r:id="rId231" o:title=""/>
          </v:shape>
          <o:OLEObject Type="Embed" ProgID="Equation.DSMT4" ShapeID="_x0000_i1194" DrawAspect="Content" ObjectID="_1686728584" r:id="rId240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>?</w:t>
      </w:r>
    </w:p>
    <w:p w14:paraId="25BB40D9" w14:textId="0D374A83" w:rsidR="00A3129A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Ⓐ.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1875" w:dyaOrig="345" w14:anchorId="064E62EF">
          <v:shape id="_x0000_i1195" type="#_x0000_t75" style="width:93.75pt;height:17.25pt" o:ole="">
            <v:imagedata r:id="rId241" o:title=""/>
          </v:shape>
          <o:OLEObject Type="Embed" ProgID="Equation.DSMT4" ShapeID="_x0000_i1195" DrawAspect="Content" ObjectID="_1686728585" r:id="rId242"/>
        </w:object>
      </w:r>
      <w:r w:rsidR="00A3129A"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Ⓑ.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915" w:dyaOrig="270" w14:anchorId="08362306">
          <v:shape id="_x0000_i1196" type="#_x0000_t75" style="width:45.75pt;height:13.5pt" o:ole="">
            <v:imagedata r:id="rId243" o:title=""/>
          </v:shape>
          <o:OLEObject Type="Embed" ProgID="Equation.DSMT4" ShapeID="_x0000_i1196" DrawAspect="Content" ObjectID="_1686728586" r:id="rId244"/>
        </w:object>
      </w:r>
      <w:r w:rsidR="00A3129A" w:rsidRPr="00D80262">
        <w:rPr>
          <w:rFonts w:ascii="Chu Van An" w:hAnsi="Chu Van An" w:cs="Chu Van An"/>
          <w:sz w:val="24"/>
          <w:szCs w:val="24"/>
          <w:lang w:val="vi-VN"/>
        </w:rPr>
        <w:t>.</w:t>
      </w:r>
    </w:p>
    <w:p w14:paraId="1BB38652" w14:textId="1D324CA6" w:rsidR="00A3129A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Ⓒ.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1575" w:dyaOrig="345" w14:anchorId="1FEA5980">
          <v:shape id="_x0000_i1197" type="#_x0000_t75" style="width:79.5pt;height:17.25pt" o:ole="">
            <v:imagedata r:id="rId245" o:title=""/>
          </v:shape>
          <o:OLEObject Type="Embed" ProgID="Equation.DSMT4" ShapeID="_x0000_i1197" DrawAspect="Content" ObjectID="_1686728587" r:id="rId246"/>
        </w:object>
      </w:r>
      <w:r w:rsidR="00A3129A"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Ⓓ.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1035" w:dyaOrig="270" w14:anchorId="7C783F70">
          <v:shape id="_x0000_i1198" type="#_x0000_t75" style="width:51.75pt;height:13.5pt" o:ole="">
            <v:imagedata r:id="rId247" o:title=""/>
          </v:shape>
          <o:OLEObject Type="Embed" ProgID="Equation.DSMT4" ShapeID="_x0000_i1198" DrawAspect="Content" ObjectID="_1686728588" r:id="rId248"/>
        </w:object>
      </w:r>
    </w:p>
    <w:p w14:paraId="5134C830" w14:textId="2876FC09" w:rsidR="00A3129A" w:rsidRPr="00D80262" w:rsidRDefault="00A3129A" w:rsidP="003D3F6B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77AFA51B" w14:textId="151335A4" w:rsidR="003D3F6B" w:rsidRPr="00D80262" w:rsidRDefault="003D3F6B" w:rsidP="003D3F6B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70F0AF74" w14:textId="77777777" w:rsidR="00A3129A" w:rsidRPr="00D80262" w:rsidRDefault="00A3129A" w:rsidP="005138A9">
      <w:pPr>
        <w:numPr>
          <w:ilvl w:val="0"/>
          <w:numId w:val="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</w:rPr>
        <w:t xml:space="preserve">Cho hai điểm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240" w:dyaOrig="255" w14:anchorId="2C26B7E1">
          <v:shape id="_x0000_i1199" type="#_x0000_t75" style="width:12pt;height:12pt" o:ole="">
            <v:imagedata r:id="rId249" o:title=""/>
          </v:shape>
          <o:OLEObject Type="Embed" ProgID="Equation.DSMT4" ShapeID="_x0000_i1199" DrawAspect="Content" ObjectID="_1686728589" r:id="rId250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và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240" w:dyaOrig="255" w14:anchorId="646906E1">
          <v:shape id="_x0000_i1200" type="#_x0000_t75" style="width:12pt;height:12pt" o:ole="">
            <v:imagedata r:id="rId251" o:title=""/>
          </v:shape>
          <o:OLEObject Type="Embed" ProgID="Equation.DSMT4" ShapeID="_x0000_i1200" DrawAspect="Content" ObjectID="_1686728590" r:id="rId252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phân biệt. Điều kiện cần và đủ để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210" w:dyaOrig="255" w14:anchorId="2C39E545">
          <v:shape id="_x0000_i1201" type="#_x0000_t75" style="width:10.5pt;height:12pt" o:ole="">
            <v:imagedata r:id="rId253" o:title=""/>
          </v:shape>
          <o:OLEObject Type="Embed" ProgID="Equation.DSMT4" ShapeID="_x0000_i1201" DrawAspect="Content" ObjectID="_1686728591" r:id="rId254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trung điểm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390" w:dyaOrig="255" w14:anchorId="441D4163">
          <v:shape id="_x0000_i1202" type="#_x0000_t75" style="width:19.5pt;height:12pt" o:ole="">
            <v:imagedata r:id="rId255" o:title=""/>
          </v:shape>
          <o:OLEObject Type="Embed" ProgID="Equation.DSMT4" ShapeID="_x0000_i1202" DrawAspect="Content" ObjectID="_1686728592" r:id="rId256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</w:t>
      </w:r>
    </w:p>
    <w:p w14:paraId="5C87E30F" w14:textId="5487DF76" w:rsidR="00A3129A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795" w:dyaOrig="330" w14:anchorId="31624B15">
          <v:shape id="_x0000_i1203" type="#_x0000_t75" style="width:40.5pt;height:16.5pt" o:ole="">
            <v:imagedata r:id="rId257" o:title=""/>
          </v:shape>
          <o:OLEObject Type="Embed" ProgID="Equation.DSMT4" ShapeID="_x0000_i1203" DrawAspect="Content" ObjectID="_1686728593" r:id="rId258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  <w:r w:rsidR="00A3129A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915" w:dyaOrig="330" w14:anchorId="22E72F7C">
          <v:shape id="_x0000_i1204" type="#_x0000_t75" style="width:45.75pt;height:16.5pt" o:ole="">
            <v:imagedata r:id="rId259" o:title=""/>
          </v:shape>
          <o:OLEObject Type="Embed" ProgID="Equation.DSMT4" ShapeID="_x0000_i1204" DrawAspect="Content" ObjectID="_1686728594" r:id="rId260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855" w:dyaOrig="330" w14:anchorId="1A156D22">
          <v:shape id="_x0000_i1205" type="#_x0000_t75" style="width:42.75pt;height:16.5pt" o:ole="">
            <v:imagedata r:id="rId261" o:title=""/>
          </v:shape>
          <o:OLEObject Type="Embed" ProgID="Equation.DSMT4" ShapeID="_x0000_i1205" DrawAspect="Content" ObjectID="_1686728595" r:id="rId262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855" w:dyaOrig="255" w14:anchorId="430876F6">
          <v:shape id="_x0000_i1206" type="#_x0000_t75" style="width:42.75pt;height:12pt" o:ole="">
            <v:imagedata r:id="rId263" o:title=""/>
          </v:shape>
          <o:OLEObject Type="Embed" ProgID="Equation.DSMT4" ShapeID="_x0000_i1206" DrawAspect="Content" ObjectID="_1686728596" r:id="rId264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</w:p>
    <w:p w14:paraId="641EA245" w14:textId="49922222" w:rsidR="00A3129A" w:rsidRPr="00D80262" w:rsidRDefault="00A3129A" w:rsidP="003D3F6B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6343CC2" w14:textId="487BBEDF" w:rsidR="003D3F6B" w:rsidRPr="00D80262" w:rsidRDefault="003D3F6B" w:rsidP="003D3F6B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lastRenderedPageBreak/>
        <w:t>Chọn B</w:t>
      </w:r>
    </w:p>
    <w:p w14:paraId="06441985" w14:textId="1CFDA43B" w:rsidR="00A3129A" w:rsidRPr="00D80262" w:rsidRDefault="003D3F6B" w:rsidP="003D3F6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A3129A" w:rsidRPr="00D80262">
        <w:rPr>
          <w:rFonts w:ascii="Chu Van An" w:hAnsi="Chu Van An" w:cs="Chu Van An"/>
          <w:position w:val="-4"/>
          <w:sz w:val="24"/>
          <w:szCs w:val="24"/>
        </w:rPr>
        <w:object w:dxaOrig="210" w:dyaOrig="255" w14:anchorId="36C88B64">
          <v:shape id="_x0000_i1207" type="#_x0000_t75" style="width:10.5pt;height:12pt" o:ole="">
            <v:imagedata r:id="rId265" o:title=""/>
          </v:shape>
          <o:OLEObject Type="Embed" ProgID="Equation.DSMT4" ShapeID="_x0000_i1207" DrawAspect="Content" ObjectID="_1686728597" r:id="rId266"/>
        </w:object>
      </w:r>
      <w:r w:rsidR="00A3129A" w:rsidRPr="00D80262">
        <w:rPr>
          <w:rFonts w:ascii="Chu Van An" w:hAnsi="Chu Van An" w:cs="Chu Van An"/>
          <w:sz w:val="24"/>
          <w:szCs w:val="24"/>
        </w:rPr>
        <w:t xml:space="preserve"> là trung điểm </w:t>
      </w:r>
      <w:r w:rsidR="00A3129A" w:rsidRPr="00D80262">
        <w:rPr>
          <w:rFonts w:ascii="Chu Van An" w:hAnsi="Chu Van An" w:cs="Chu Van An"/>
          <w:position w:val="-4"/>
          <w:sz w:val="24"/>
          <w:szCs w:val="24"/>
        </w:rPr>
        <w:object w:dxaOrig="390" w:dyaOrig="255" w14:anchorId="469854DE">
          <v:shape id="_x0000_i1208" type="#_x0000_t75" style="width:19.5pt;height:12pt" o:ole="">
            <v:imagedata r:id="rId267" o:title=""/>
          </v:shape>
          <o:OLEObject Type="Embed" ProgID="Equation.DSMT4" ShapeID="_x0000_i1208" DrawAspect="Content" ObjectID="_1686728598" r:id="rId268"/>
        </w:object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2640" w:dyaOrig="345" w14:anchorId="5CFCA4CF">
          <v:shape id="_x0000_i1209" type="#_x0000_t75" style="width:132pt;height:17.25pt" o:ole="">
            <v:imagedata r:id="rId269" o:title=""/>
          </v:shape>
          <o:OLEObject Type="Embed" ProgID="Equation.DSMT4" ShapeID="_x0000_i1209" DrawAspect="Content" ObjectID="_1686728599" r:id="rId270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</w:p>
    <w:p w14:paraId="1A3F52F6" w14:textId="13BCD721" w:rsidR="00EC5D1C" w:rsidRPr="00D80262" w:rsidRDefault="00EC5D1C" w:rsidP="003D3F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49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06"/>
        <w:gridCol w:w="3143"/>
      </w:tblGrid>
      <w:tr w:rsidR="005F54EC" w:rsidRPr="00D80262" w14:paraId="7723214A" w14:textId="77777777" w:rsidTr="005F54EC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7E0295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hình bình hành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4E50F38D">
                <v:shape id="_x0000_i8975" type="#_x0000_t75" style="width:36pt;height:14.25pt" o:ole="">
                  <v:imagedata r:id="rId271" o:title=""/>
                </v:shape>
                <o:OLEObject Type="Embed" ProgID="Equation.DSMT4" ShapeID="_x0000_i8975" DrawAspect="Content" ObjectID="_1686728600" r:id="rId27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129C4DE7">
                <v:shape id="_x0000_i8976" type="#_x0000_t75" style="width:15.75pt;height:12.75pt" o:ole="">
                  <v:imagedata r:id="rId273" o:title=""/>
                </v:shape>
                <o:OLEObject Type="Embed" ProgID="Equation.DSMT4" ShapeID="_x0000_i8976" DrawAspect="Content" ObjectID="_1686728601" r:id="rId27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giao điểm của hai đường chéo. Mệnh đề nào sau đây sai?</w:t>
            </w:r>
          </w:p>
          <w:p w14:paraId="5035F348" w14:textId="064410A5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15" w:dyaOrig="345" w14:anchorId="11655D0E">
                <v:shape id="_x0000_i8977" type="#_x0000_t75" style="width:75.75pt;height:17.25pt" o:ole="">
                  <v:imagedata r:id="rId275" o:title=""/>
                </v:shape>
                <o:OLEObject Type="Embed" ProgID="Equation.DSMT4" ShapeID="_x0000_i8977" DrawAspect="Content" ObjectID="_1686728602" r:id="rId27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45" w:dyaOrig="345" w14:anchorId="78AF9628">
                <v:shape id="_x0000_i8978" type="#_x0000_t75" style="width:77.25pt;height:17.25pt" o:ole="">
                  <v:imagedata r:id="rId277" o:title=""/>
                </v:shape>
                <o:OLEObject Type="Embed" ProgID="Equation.DSMT4" ShapeID="_x0000_i8978" DrawAspect="Content" ObjectID="_1686728603" r:id="rId27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0C2F363" w14:textId="0BF7397B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80" w:dyaOrig="375" w14:anchorId="032085F4">
                <v:shape id="_x0000_i8979" type="#_x0000_t75" style="width:84pt;height:18.75pt" o:ole="">
                  <v:imagedata r:id="rId279" o:title=""/>
                </v:shape>
                <o:OLEObject Type="Embed" ProgID="Equation.DSMT4" ShapeID="_x0000_i8979" DrawAspect="Content" ObjectID="_1686728604" r:id="rId28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05" w:dyaOrig="345" w14:anchorId="11BF9A37">
                <v:shape id="_x0000_i8980" type="#_x0000_t75" style="width:110.25pt;height:17.25pt" o:ole="">
                  <v:imagedata r:id="rId281" o:title=""/>
                </v:shape>
                <o:OLEObject Type="Embed" ProgID="Equation.DSMT4" ShapeID="_x0000_i8980" DrawAspect="Content" ObjectID="_1686728605" r:id="rId28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1FFFBD4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46CA5D8" w14:textId="77777777" w:rsidR="005F54EC" w:rsidRPr="00D80262" w:rsidRDefault="005F54EC" w:rsidP="003D3F6B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bookmarkStart w:id="52" w:name="_Hlk76066620"/>
            <w:bookmarkStart w:id="53" w:name="_Hlk76014627"/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5ED1D357" w14:textId="77777777" w:rsidTr="005F54EC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C0FB36" w14:textId="77777777" w:rsidR="005F54EC" w:rsidRPr="00D80262" w:rsidRDefault="005F54EC" w:rsidP="003D3F6B">
            <w:pPr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Câu 2: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7E8BE8C6">
                <v:shape id="_x0000_i8981" type="#_x0000_t75" style="width:27.75pt;height:14.25pt" o:ole="">
                  <v:imagedata r:id="rId283" o:title=""/>
                </v:shape>
                <o:OLEObject Type="Embed" ProgID="Equation.DSMT4" ShapeID="_x0000_i8981" DrawAspect="Content" ObjectID="_1686728606" r:id="rId28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có trọng tâm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586DFEFF">
                <v:shape id="_x0000_i8982" type="#_x0000_t75" style="width:12.75pt;height:14.25pt" o:ole="">
                  <v:imagedata r:id="rId285" o:title=""/>
                </v:shape>
                <o:OLEObject Type="Embed" ProgID="Equation.DSMT4" ShapeID="_x0000_i8982" DrawAspect="Content" ObjectID="_1686728607" r:id="rId28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trung tuyến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85" w14:anchorId="0EDC5B46">
                <v:shape id="_x0000_i8983" type="#_x0000_t75" style="width:26.25pt;height:14.25pt" o:ole="">
                  <v:imagedata r:id="rId287" o:title=""/>
                </v:shape>
                <o:OLEObject Type="Embed" ProgID="Equation.DSMT4" ShapeID="_x0000_i8983" DrawAspect="Content" ObjectID="_1686728608" r:id="rId28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Khẳng định nào sau đây 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>sai?</w:t>
            </w:r>
          </w:p>
          <w:p w14:paraId="1B720CAD" w14:textId="207A6B2D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60" w:dyaOrig="345" w14:anchorId="36A64FB7">
                <v:shape id="_x0000_i8984" type="#_x0000_t75" style="width:93pt;height:17.25pt" o:ole="">
                  <v:imagedata r:id="rId289" o:title=""/>
                </v:shape>
                <o:OLEObject Type="Embed" ProgID="Equation.DSMT4" ShapeID="_x0000_i8984" DrawAspect="Content" ObjectID="_1686728609" r:id="rId29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515" w:dyaOrig="345" w14:anchorId="254CFDAB">
                <v:shape id="_x0000_i8985" type="#_x0000_t75" style="width:75.75pt;height:17.25pt" o:ole="">
                  <v:imagedata r:id="rId291" o:title=""/>
                </v:shape>
                <o:OLEObject Type="Embed" ProgID="Equation.DSMT4" ShapeID="_x0000_i8985" DrawAspect="Content" ObjectID="_1686728610" r:id="rId292"/>
              </w:object>
            </w:r>
          </w:p>
          <w:p w14:paraId="015D1C52" w14:textId="088A6FF2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395" w:dyaOrig="345" w14:anchorId="15AC48F7">
                <v:shape id="_x0000_i8986" type="#_x0000_t75" style="width:69.75pt;height:17.25pt" o:ole="">
                  <v:imagedata r:id="rId293" o:title=""/>
                </v:shape>
                <o:OLEObject Type="Embed" ProgID="Equation.DSMT4" ShapeID="_x0000_i8986" DrawAspect="Content" ObjectID="_1686728611" r:id="rId29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340" w:dyaOrig="345" w14:anchorId="0D77D5EB">
                <v:shape id="_x0000_i8987" type="#_x0000_t75" style="width:117pt;height:17.25pt" o:ole="">
                  <v:imagedata r:id="rId295" o:title=""/>
                </v:shape>
                <o:OLEObject Type="Embed" ProgID="Equation.DSMT4" ShapeID="_x0000_i8987" DrawAspect="Content" ObjectID="_1686728612" r:id="rId29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với mọi điểm </w:t>
            </w:r>
            <w:r w:rsidRPr="00D80262">
              <w:rPr>
                <w:rFonts w:ascii="Chu Van An" w:hAnsi="Chu Van An" w:cs="Chu Van An"/>
                <w:i/>
                <w:sz w:val="24"/>
                <w:szCs w:val="24"/>
              </w:rPr>
              <w:t>O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C14369A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7F905B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794177FD" w14:textId="77777777" w:rsidTr="005F54EC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A59A1B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3: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495655F6">
                <v:shape id="_x0000_i8988" type="#_x0000_t75" style="width:27.75pt;height:14.25pt" o:ole="">
                  <v:imagedata r:id="rId297" o:title=""/>
                </v:shape>
                <o:OLEObject Type="Embed" ProgID="Equation.DSMT4" ShapeID="_x0000_i8988" DrawAspect="Content" ObjectID="_1686728613" r:id="rId29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có trung tuyến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80" w:dyaOrig="255" w14:anchorId="102CA40C">
                <v:shape id="_x0000_i8989" type="#_x0000_t75" style="width:24pt;height:12.75pt" o:ole="">
                  <v:imagedata r:id="rId299" o:title=""/>
                </v:shape>
                <o:OLEObject Type="Embed" ProgID="Equation.DSMT4" ShapeID="_x0000_i8989" DrawAspect="Content" ObjectID="_1686728614" r:id="rId30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, tìm khẳng định đúng?</w:t>
            </w:r>
          </w:p>
          <w:p w14:paraId="1615CE0F" w14:textId="0C026A9A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785" w:dyaOrig="330" w14:anchorId="1B9E267F">
                <v:shape id="_x0000_i8990" type="#_x0000_t75" style="width:89.25pt;height:16.5pt" o:ole="">
                  <v:imagedata r:id="rId301" o:title=""/>
                </v:shape>
                <o:OLEObject Type="Embed" ProgID="Equation.DSMT4" ShapeID="_x0000_i8990" DrawAspect="Content" ObjectID="_1686728615" r:id="rId30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980" w:dyaOrig="630" w14:anchorId="1D378A37">
                <v:shape id="_x0000_i8991" type="#_x0000_t75" style="width:99pt;height:31.5pt" o:ole="">
                  <v:imagedata r:id="rId303" o:title=""/>
                </v:shape>
                <o:OLEObject Type="Embed" ProgID="Equation.DSMT4" ShapeID="_x0000_i8991" DrawAspect="Content" ObjectID="_1686728616" r:id="rId30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D8EDD87" w14:textId="7A89EC1E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130" w:dyaOrig="630" w14:anchorId="76BE1CAB">
                <v:shape id="_x0000_i8992" type="#_x0000_t75" style="width:106.5pt;height:31.5pt" o:ole="">
                  <v:imagedata r:id="rId305" o:title=""/>
                </v:shape>
                <o:OLEObject Type="Embed" ProgID="Equation.DSMT4" ShapeID="_x0000_i8992" DrawAspect="Content" ObjectID="_1686728617" r:id="rId30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965" w:dyaOrig="630" w14:anchorId="765ED144">
                <v:shape id="_x0000_i8993" type="#_x0000_t75" style="width:98.25pt;height:31.5pt" o:ole="">
                  <v:imagedata r:id="rId307" o:title=""/>
                </v:shape>
                <o:OLEObject Type="Embed" ProgID="Equation.DSMT4" ShapeID="_x0000_i8993" DrawAspect="Content" ObjectID="_1686728618" r:id="rId30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CD57A34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4BE07E4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4F707DE0" w14:textId="77777777" w:rsidTr="005F54EC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A50DA9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2E8F155D">
                <v:shape id="_x0000_i8994" type="#_x0000_t75" style="width:36pt;height:14.25pt" o:ole="">
                  <v:imagedata r:id="rId309" o:title=""/>
                </v:shape>
                <o:OLEObject Type="Embed" ProgID="Equation.DSMT4" ShapeID="_x0000_i8994" DrawAspect="Content" ObjectID="_1686728619" r:id="rId31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42336DC5">
                <v:shape id="_x0000_i8995" type="#_x0000_t75" style="width:12pt;height:14.25pt" o:ole="">
                  <v:imagedata r:id="rId311" o:title=""/>
                </v:shape>
                <o:OLEObject Type="Embed" ProgID="Equation.DSMT4" ShapeID="_x0000_i8995" DrawAspect="Content" ObjectID="_1686728620" r:id="rId31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A09E3D6" w14:textId="127749CA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35" w:dyaOrig="360" w14:anchorId="4A07085D">
                <v:shape id="_x0000_i8996" type="#_x0000_t75" style="width:81.75pt;height:18pt" o:ole="">
                  <v:imagedata r:id="rId313" o:title=""/>
                </v:shape>
                <o:OLEObject Type="Embed" ProgID="Equation.DSMT4" ShapeID="_x0000_i8996" DrawAspect="Content" ObjectID="_1686728621" r:id="rId31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65" w:dyaOrig="360" w14:anchorId="0AD8C3E9">
                <v:shape id="_x0000_i8997" type="#_x0000_t75" style="width:128.25pt;height:18pt" o:ole="">
                  <v:imagedata r:id="rId315" o:title=""/>
                </v:shape>
                <o:OLEObject Type="Embed" ProgID="Equation.DSMT4" ShapeID="_x0000_i8997" DrawAspect="Content" ObjectID="_1686728622" r:id="rId31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876619B" w14:textId="257335B7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65" w:dyaOrig="360" w14:anchorId="38E0793E">
                <v:shape id="_x0000_i8998" type="#_x0000_t75" style="width:83.25pt;height:18pt" o:ole="">
                  <v:imagedata r:id="rId317" o:title=""/>
                </v:shape>
                <o:OLEObject Type="Embed" ProgID="Equation.DSMT4" ShapeID="_x0000_i8998" DrawAspect="Content" ObjectID="_1686728623" r:id="rId31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20" w:dyaOrig="360" w14:anchorId="169810D3">
                <v:shape id="_x0000_i8999" type="#_x0000_t75" style="width:111pt;height:18pt" o:ole="">
                  <v:imagedata r:id="rId319" o:title=""/>
                </v:shape>
                <o:OLEObject Type="Embed" ProgID="Equation.DSMT4" ShapeID="_x0000_i8999" DrawAspect="Content" ObjectID="_1686728624" r:id="rId32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08B617C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52"/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E279448" w14:textId="77777777" w:rsidR="005F54EC" w:rsidRPr="00D80262" w:rsidRDefault="005F54EC" w:rsidP="003D3F6B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375D0FC0" w14:textId="77777777" w:rsidTr="005F54EC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999D929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5: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Điều kiện nào sau đây không phải là điều kiện cần và đủ để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62CA2533">
                <v:shape id="_x0000_i9007" type="#_x0000_t75" style="width:12.75pt;height:14.25pt" o:ole="">
                  <v:imagedata r:id="rId321" o:title=""/>
                </v:shape>
                <o:OLEObject Type="Embed" ProgID="Equation.DSMT4" ShapeID="_x0000_i9007" DrawAspect="Content" ObjectID="_1686728625" r:id="rId32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0001F85D">
                <v:shape id="_x0000_i9008" type="#_x0000_t75" style="width:27.75pt;height:14.25pt" o:ole="">
                  <v:imagedata r:id="rId323" o:title=""/>
                </v:shape>
                <o:OLEObject Type="Embed" ProgID="Equation.DSMT4" ShapeID="_x0000_i9008" DrawAspect="Content" ObjectID="_1686728626" r:id="rId32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6A1AB4D">
                <v:shape id="_x0000_i9000" type="#_x0000_t75" style="width:27.75pt;height:14.25pt" o:ole="">
                  <v:imagedata r:id="rId214" o:title=""/>
                </v:shape>
                <o:OLEObject Type="Embed" ProgID="Equation.DSMT4" ShapeID="_x0000_i9000" DrawAspect="Content" ObjectID="_1686728627" r:id="rId32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với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6335868F">
                <v:shape id="_x0000_i9001" type="#_x0000_t75" style="width:12.75pt;height:14.25pt" o:ole="">
                  <v:imagedata r:id="rId216" o:title=""/>
                </v:shape>
                <o:OLEObject Type="Embed" ProgID="Equation.DSMT4" ShapeID="_x0000_i9001" DrawAspect="Content" ObjectID="_1686728628" r:id="rId32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trọng tâm. Gọi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1777FEA2">
                <v:shape id="_x0000_i9002" type="#_x0000_t75" style="width:15.75pt;height:12.75pt" o:ole="">
                  <v:imagedata r:id="rId218" o:title=""/>
                </v:shape>
                <o:OLEObject Type="Embed" ProgID="Equation.DSMT4" ShapeID="_x0000_i9002" DrawAspect="Content" ObjectID="_1686728629" r:id="rId32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một điểm bất kỳ. Chọn mệnh đề đúng.</w:t>
            </w:r>
          </w:p>
          <w:p w14:paraId="0E2CCB1F" w14:textId="635DA4A0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15" w:dyaOrig="345" w14:anchorId="717048CB">
                <v:shape id="_x0000_i9003" type="#_x0000_t75" style="width:90.75pt;height:17.25pt" o:ole="">
                  <v:imagedata r:id="rId220" o:title=""/>
                </v:shape>
                <o:OLEObject Type="Embed" ProgID="Equation.DSMT4" ShapeID="_x0000_i9003" DrawAspect="Content" ObjectID="_1686728630" r:id="rId328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340" w:dyaOrig="345" w14:anchorId="7BA57992">
                <v:shape id="_x0000_i9004" type="#_x0000_t75" style="width:117pt;height:17.25pt" o:ole="">
                  <v:imagedata r:id="rId222" o:title=""/>
                </v:shape>
                <o:OLEObject Type="Embed" ProgID="Equation.DSMT4" ShapeID="_x0000_i9004" DrawAspect="Content" ObjectID="_1686728631" r:id="rId329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677913D7" w14:textId="6E4D84AA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220" w:dyaOrig="345" w14:anchorId="1635D08D">
                <v:shape id="_x0000_i9005" type="#_x0000_t75" style="width:111pt;height:17.25pt" o:ole="">
                  <v:imagedata r:id="rId224" o:title=""/>
                </v:shape>
                <o:OLEObject Type="Embed" ProgID="Equation.DSMT4" ShapeID="_x0000_i9005" DrawAspect="Content" ObjectID="_1686728632" r:id="rId330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325" w:dyaOrig="345" w14:anchorId="298E641A">
                <v:shape id="_x0000_i9006" type="#_x0000_t75" style="width:116.25pt;height:17.25pt" o:ole="">
                  <v:imagedata r:id="rId226" o:title=""/>
                </v:shape>
                <o:OLEObject Type="Embed" ProgID="Equation.DSMT4" ShapeID="_x0000_i9006" DrawAspect="Content" ObjectID="_1686728633" r:id="rId331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2AFB060F" w14:textId="77777777" w:rsidR="005F54EC" w:rsidRPr="00D80262" w:rsidRDefault="005F54EC" w:rsidP="003D3F6B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B2436F3" w14:textId="77777777" w:rsidR="005F54EC" w:rsidRPr="00D80262" w:rsidRDefault="005F54EC" w:rsidP="003D3F6B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3B49D764" w14:textId="77777777" w:rsidTr="005F54EC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31FBD1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6: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70" w14:anchorId="56A2F9BC">
                <v:shape id="_x0000_i9009" type="#_x0000_t75" style="width:27.75pt;height:13.5pt" o:ole="">
                  <v:imagedata r:id="rId231" o:title=""/>
                </v:shape>
                <o:OLEObject Type="Embed" ProgID="Equation.DSMT4" ShapeID="_x0000_i9009" DrawAspect="Content" ObjectID="_1686728634" r:id="rId33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80" w:dyaOrig="270" w14:anchorId="4553754B">
                <v:shape id="_x0000_i9010" type="#_x0000_t75" style="width:9pt;height:13.5pt" o:ole="">
                  <v:imagedata r:id="rId233" o:title=""/>
                </v:shape>
                <o:OLEObject Type="Embed" ProgID="Equation.DSMT4" ShapeID="_x0000_i9010" DrawAspect="Content" ObjectID="_1686728635" r:id="rId33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trung điểm của cạnh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70" w14:anchorId="2DC7897A">
                <v:shape id="_x0000_i9011" type="#_x0000_t75" style="width:20.25pt;height:13.5pt" o:ole="">
                  <v:imagedata r:id="rId235" o:title=""/>
                </v:shape>
                <o:OLEObject Type="Embed" ProgID="Equation.DSMT4" ShapeID="_x0000_i9011" DrawAspect="Content" ObjectID="_1686728636" r:id="rId33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Điểm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5AF1CEE2">
                <v:shape id="_x0000_i9012" type="#_x0000_t75" style="width:13.5pt;height:13.5pt" o:ole="">
                  <v:imagedata r:id="rId237" o:title=""/>
                </v:shape>
                <o:OLEObject Type="Embed" ProgID="Equation.DSMT4" ShapeID="_x0000_i9012" DrawAspect="Content" ObjectID="_1686728637" r:id="rId33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tính chất nào sau đây là điều kiện cần và đủ để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099A8B79">
                <v:shape id="_x0000_i9013" type="#_x0000_t75" style="width:13.5pt;height:13.5pt" o:ole="">
                  <v:imagedata r:id="rId237" o:title=""/>
                </v:shape>
                <o:OLEObject Type="Embed" ProgID="Equation.DSMT4" ShapeID="_x0000_i9013" DrawAspect="Content" ObjectID="_1686728638" r:id="rId33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trọng tâm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70" w14:anchorId="08E54C7E">
                <v:shape id="_x0000_i9014" type="#_x0000_t75" style="width:27.75pt;height:13.5pt" o:ole="">
                  <v:imagedata r:id="rId231" o:title=""/>
                </v:shape>
                <o:OLEObject Type="Embed" ProgID="Equation.DSMT4" ShapeID="_x0000_i9014" DrawAspect="Content" ObjectID="_1686728639" r:id="rId33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?</w:t>
            </w:r>
          </w:p>
          <w:p w14:paraId="009623D9" w14:textId="73B766CB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75" w:dyaOrig="345" w14:anchorId="5FB445B4">
                <v:shape id="_x0000_i9015" type="#_x0000_t75" style="width:93.75pt;height:17.25pt" o:ole="">
                  <v:imagedata r:id="rId241" o:title=""/>
                </v:shape>
                <o:OLEObject Type="Embed" ProgID="Equation.DSMT4" ShapeID="_x0000_i9015" DrawAspect="Content" ObjectID="_1686728640" r:id="rId338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70" w14:anchorId="21E2F29E">
                <v:shape id="_x0000_i9016" type="#_x0000_t75" style="width:45.75pt;height:13.5pt" o:ole="">
                  <v:imagedata r:id="rId243" o:title=""/>
                </v:shape>
                <o:OLEObject Type="Embed" ProgID="Equation.DSMT4" ShapeID="_x0000_i9016" DrawAspect="Content" ObjectID="_1686728641" r:id="rId33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AE9E1AC" w14:textId="7D7B3EAB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75" w:dyaOrig="345" w14:anchorId="1A826447">
                <v:shape id="_x0000_i9017" type="#_x0000_t75" style="width:78.75pt;height:17.25pt" o:ole="">
                  <v:imagedata r:id="rId245" o:title=""/>
                </v:shape>
                <o:OLEObject Type="Embed" ProgID="Equation.DSMT4" ShapeID="_x0000_i9017" DrawAspect="Content" ObjectID="_1686728642" r:id="rId340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35" w:dyaOrig="270" w14:anchorId="174DB935">
                <v:shape id="_x0000_i9018" type="#_x0000_t75" style="width:51.75pt;height:13.5pt" o:ole="">
                  <v:imagedata r:id="rId247" o:title=""/>
                </v:shape>
                <o:OLEObject Type="Embed" ProgID="Equation.DSMT4" ShapeID="_x0000_i9018" DrawAspect="Content" ObjectID="_1686728643" r:id="rId341"/>
              </w:object>
            </w:r>
          </w:p>
          <w:p w14:paraId="198352EA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E10884D" w14:textId="77777777" w:rsidR="005F54EC" w:rsidRPr="00D80262" w:rsidRDefault="005F54EC" w:rsidP="003D3F6B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782159ED" w14:textId="77777777" w:rsidTr="005F54EC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D8D838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7: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hai điểm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1BC6EFB0">
                <v:shape id="_x0000_i9019" type="#_x0000_t75" style="width:12pt;height:12.75pt" o:ole="">
                  <v:imagedata r:id="rId249" o:title=""/>
                </v:shape>
                <o:OLEObject Type="Embed" ProgID="Equation.DSMT4" ShapeID="_x0000_i9019" DrawAspect="Content" ObjectID="_1686728644" r:id="rId34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39E5E6B7">
                <v:shape id="_x0000_i9020" type="#_x0000_t75" style="width:12pt;height:12.75pt" o:ole="">
                  <v:imagedata r:id="rId251" o:title=""/>
                </v:shape>
                <o:OLEObject Type="Embed" ProgID="Equation.DSMT4" ShapeID="_x0000_i9020" DrawAspect="Content" ObjectID="_1686728645" r:id="rId34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phân biệt. Điều kiện cần và đủ để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55" w14:anchorId="43D0C1AA">
                <v:shape id="_x0000_i9021" type="#_x0000_t75" style="width:10.5pt;height:12.75pt" o:ole="">
                  <v:imagedata r:id="rId253" o:title=""/>
                </v:shape>
                <o:OLEObject Type="Embed" ProgID="Equation.DSMT4" ShapeID="_x0000_i9021" DrawAspect="Content" ObjectID="_1686728646" r:id="rId34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255" w14:anchorId="3AA25FAA">
                <v:shape id="_x0000_i9022" type="#_x0000_t75" style="width:19.5pt;height:12.75pt" o:ole="">
                  <v:imagedata r:id="rId255" o:title=""/>
                </v:shape>
                <o:OLEObject Type="Embed" ProgID="Equation.DSMT4" ShapeID="_x0000_i9022" DrawAspect="Content" ObjectID="_1686728647" r:id="rId34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BEB9B5D" w14:textId="7731BE11" w:rsidR="005F54EC" w:rsidRPr="00D80262" w:rsidRDefault="005F54EC" w:rsidP="003D3F6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795" w:dyaOrig="330" w14:anchorId="023CCC7C">
                <v:shape id="_x0000_i9023" type="#_x0000_t75" style="width:39.75pt;height:16.5pt" o:ole="">
                  <v:imagedata r:id="rId257" o:title=""/>
                </v:shape>
                <o:OLEObject Type="Embed" ProgID="Equation.DSMT4" ShapeID="_x0000_i9023" DrawAspect="Content" ObjectID="_1686728648" r:id="rId34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915" w:dyaOrig="330" w14:anchorId="717D6EB6">
                <v:shape id="_x0000_i9024" type="#_x0000_t75" style="width:45.75pt;height:16.5pt" o:ole="">
                  <v:imagedata r:id="rId259" o:title=""/>
                </v:shape>
                <o:OLEObject Type="Embed" ProgID="Equation.DSMT4" ShapeID="_x0000_i9024" DrawAspect="Content" ObjectID="_1686728649" r:id="rId34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855" w:dyaOrig="330" w14:anchorId="740D28C3">
                <v:shape id="_x0000_i9025" type="#_x0000_t75" style="width:42.75pt;height:16.5pt" o:ole="">
                  <v:imagedata r:id="rId261" o:title=""/>
                </v:shape>
                <o:OLEObject Type="Embed" ProgID="Equation.DSMT4" ShapeID="_x0000_i9025" DrawAspect="Content" ObjectID="_1686728650" r:id="rId34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855" w:dyaOrig="255" w14:anchorId="37E1C04B">
                <v:shape id="_x0000_i9026" type="#_x0000_t75" style="width:42.75pt;height:12.75pt" o:ole="">
                  <v:imagedata r:id="rId263" o:title=""/>
                </v:shape>
                <o:OLEObject Type="Embed" ProgID="Equation.DSMT4" ShapeID="_x0000_i9026" DrawAspect="Content" ObjectID="_1686728651" r:id="rId34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8B3E90B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53"/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0035EB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7F983DB6" w14:textId="77777777" w:rsidTr="005F54EC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83C5F8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Cho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6A9AD609">
                <v:shape id="_x0000_i9027" type="#_x0000_t75" style="width:33.75pt;height:14.25pt" o:ole="">
                  <v:imagedata r:id="rId350" o:title=""/>
                </v:shape>
                <o:OLEObject Type="Embed" ProgID="Equation.DSMT4" ShapeID="_x0000_i9027" DrawAspect="Content" ObjectID="_1686728652" r:id="rId351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có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111FA79">
                <v:shape id="_x0000_i9028" type="#_x0000_t75" style="width:15.75pt;height:12.75pt" o:ole="">
                  <v:imagedata r:id="rId352" o:title=""/>
                </v:shape>
                <o:OLEObject Type="Embed" ProgID="Equation.DSMT4" ShapeID="_x0000_i9028" DrawAspect="Content" ObjectID="_1686728653" r:id="rId353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là trung điểm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39C2E0AE">
                <v:shape id="_x0000_i9029" type="#_x0000_t75" style="width:20.25pt;height:14.25pt" o:ole="">
                  <v:imagedata r:id="rId354" o:title=""/>
                </v:shape>
                <o:OLEObject Type="Embed" ProgID="Equation.DSMT4" ShapeID="_x0000_i9029" DrawAspect="Content" ObjectID="_1686728654" r:id="rId355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04323C32">
                <v:shape id="_x0000_i9030" type="#_x0000_t75" style="width:12.75pt;height:14.25pt" o:ole="">
                  <v:imagedata r:id="rId356" o:title=""/>
                </v:shape>
                <o:OLEObject Type="Embed" ProgID="Equation.DSMT4" ShapeID="_x0000_i9030" DrawAspect="Content" ObjectID="_1686728655" r:id="rId357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là trọng tâm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163BFA7F">
                <v:shape id="_x0000_i9031" type="#_x0000_t75" style="width:33.75pt;height:14.25pt" o:ole="">
                  <v:imagedata r:id="rId350" o:title=""/>
                </v:shape>
                <o:OLEObject Type="Embed" ProgID="Equation.DSMT4" ShapeID="_x0000_i9031" DrawAspect="Content" ObjectID="_1686728656" r:id="rId358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Khẳng định nào </w:t>
            </w:r>
            <w:r w:rsidRPr="00D80262">
              <w:rPr>
                <w:rFonts w:ascii="Chu Van An" w:eastAsia="Times New Roman" w:hAnsi="Chu Van An" w:cs="Chu Van An"/>
                <w:b/>
                <w:sz w:val="24"/>
                <w:szCs w:val="24"/>
              </w:rPr>
              <w:t>sai</w: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?</w:t>
            </w:r>
          </w:p>
          <w:p w14:paraId="044E9217" w14:textId="0F85B33A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2640" w:dyaOrig="345" w14:anchorId="160593AF">
                <v:shape id="_x0000_i9032" type="#_x0000_t75" style="width:132pt;height:17.25pt" o:ole="">
                  <v:imagedata r:id="rId359" o:title=""/>
                </v:shape>
                <o:OLEObject Type="Embed" ProgID="Equation.DSMT4" ShapeID="_x0000_i9032" DrawAspect="Content" ObjectID="_1686728657" r:id="rId36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5472B69" w14:textId="3DC2C20A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iCs/>
                <w:position w:val="-6"/>
                <w:sz w:val="24"/>
                <w:szCs w:val="24"/>
              </w:rPr>
              <w:object w:dxaOrig="1485" w:dyaOrig="345" w14:anchorId="6EFF673B">
                <v:shape id="_x0000_i9033" type="#_x0000_t75" style="width:74.25pt;height:17.25pt" o:ole="">
                  <v:imagedata r:id="rId361" o:title=""/>
                </v:shape>
                <o:OLEObject Type="Embed" ProgID="Equation.DSMT4" ShapeID="_x0000_i9033" DrawAspect="Content" ObjectID="_1686728658" r:id="rId362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265937AF" w14:textId="20DFD6C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iCs/>
                <w:position w:val="-6"/>
                <w:sz w:val="24"/>
                <w:szCs w:val="24"/>
              </w:rPr>
              <w:object w:dxaOrig="1365" w:dyaOrig="345" w14:anchorId="57282749">
                <v:shape id="_x0000_i9034" type="#_x0000_t75" style="width:68.25pt;height:17.25pt" o:ole="">
                  <v:imagedata r:id="rId363" o:title=""/>
                </v:shape>
                <o:OLEObject Type="Embed" ProgID="Equation.DSMT4" ShapeID="_x0000_i9034" DrawAspect="Content" ObjectID="_1686728659" r:id="rId364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47B9F490" w14:textId="503960D9" w:rsidR="005F54EC" w:rsidRPr="00D80262" w:rsidRDefault="005F54EC" w:rsidP="003D3F6B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15" w:dyaOrig="345" w14:anchorId="3A78083E">
                <v:shape id="_x0000_i9035" type="#_x0000_t75" style="width:90.75pt;height:17.25pt" o:ole="">
                  <v:imagedata r:id="rId365" o:title=""/>
                </v:shape>
                <o:OLEObject Type="Embed" ProgID="Equation.DSMT4" ShapeID="_x0000_i9035" DrawAspect="Content" ObjectID="_1686728660" r:id="rId366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43E816CC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9BF6BD3" w14:textId="77777777" w:rsidR="005F54EC" w:rsidRPr="00D80262" w:rsidRDefault="005F54EC" w:rsidP="003D3F6B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5F54EC" w:rsidRPr="00D80262" w14:paraId="6EA24D06" w14:textId="77777777" w:rsidTr="005F54EC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847AF0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29E0FB81">
                <v:shape id="_x0000_i9036" type="#_x0000_t75" style="width:12pt;height:13.5pt" o:ole="">
                  <v:imagedata r:id="rId367" o:title=""/>
                </v:shape>
                <o:OLEObject Type="Embed" ProgID="Equation.DSMT4" ShapeID="_x0000_i9036" DrawAspect="Content" ObjectID="_1686728661" r:id="rId36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nằm giữa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371D5A8E">
                <v:shape id="_x0000_i9037" type="#_x0000_t75" style="width:12pt;height:13.5pt" o:ole="">
                  <v:imagedata r:id="rId369" o:title=""/>
                </v:shape>
                <o:OLEObject Type="Embed" ProgID="Equation.DSMT4" ShapeID="_x0000_i9037" DrawAspect="Content" ObjectID="_1686728662" r:id="rId37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7C27D97E">
                <v:shape id="_x0000_i9038" type="#_x0000_t75" style="width:12pt;height:13.5pt" o:ole="">
                  <v:imagedata r:id="rId371" o:title=""/>
                </v:shape>
                <o:OLEObject Type="Embed" ProgID="Equation.DSMT4" ShapeID="_x0000_i9038" DrawAspect="Content" ObjectID="_1686728663" r:id="rId37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80" w:dyaOrig="270" w14:anchorId="1FCFA3CC">
                <v:shape id="_x0000_i9039" type="#_x0000_t75" style="width:54pt;height:13.5pt" o:ole="">
                  <v:imagedata r:id="rId373" o:title=""/>
                </v:shape>
                <o:OLEObject Type="Embed" ProgID="Equation.DSMT4" ShapeID="_x0000_i9039" DrawAspect="Content" ObjectID="_1686728664" r:id="rId37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Mệnh đề nào sau đây </w:t>
            </w:r>
            <w:r w:rsidRPr="00D80262">
              <w:rPr>
                <w:rFonts w:ascii="Chu Van An" w:hAnsi="Chu Van An" w:cs="Chu Van An"/>
                <w:b/>
                <w:i/>
                <w:sz w:val="24"/>
                <w:szCs w:val="24"/>
              </w:rPr>
              <w:t>đúng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B6CFA92" w14:textId="14E383D0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80" w:dyaOrig="345" w14:anchorId="7BCB87AC">
                <v:shape id="_x0000_i9040" type="#_x0000_t75" style="width:54pt;height:17.25pt" o:ole="">
                  <v:imagedata r:id="rId375" o:title=""/>
                </v:shape>
                <o:OLEObject Type="Embed" ProgID="Equation.DSMT4" ShapeID="_x0000_i9040" DrawAspect="Content" ObjectID="_1686728665" r:id="rId37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170" w:dyaOrig="630" w14:anchorId="4A20C506">
                <v:shape id="_x0000_i9041" type="#_x0000_t75" style="width:58.5pt;height:31.5pt" o:ole="">
                  <v:imagedata r:id="rId377" o:title=""/>
                </v:shape>
                <o:OLEObject Type="Embed" ProgID="Equation.DSMT4" ShapeID="_x0000_i9041" DrawAspect="Content" ObjectID="_1686728666" r:id="rId37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ED55B0C" w14:textId="2DF84FE0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245" w:dyaOrig="345" w14:anchorId="6633549D">
                <v:shape id="_x0000_i9042" type="#_x0000_t75" style="width:62.25pt;height:17.25pt" o:ole="">
                  <v:imagedata r:id="rId379" o:title=""/>
                </v:shape>
                <o:OLEObject Type="Embed" ProgID="Equation.DSMT4" ShapeID="_x0000_i9042" DrawAspect="Content" ObjectID="_1686728667" r:id="rId38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275" w:dyaOrig="630" w14:anchorId="5A41F848">
                <v:shape id="_x0000_i9043" type="#_x0000_t75" style="width:63.75pt;height:31.5pt" o:ole="">
                  <v:imagedata r:id="rId381" o:title=""/>
                </v:shape>
                <o:OLEObject Type="Embed" ProgID="Equation.DSMT4" ShapeID="_x0000_i9043" DrawAspect="Content" ObjectID="_1686728668" r:id="rId38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A12DB6A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0783552" w14:textId="77777777" w:rsidR="005F54EC" w:rsidRPr="00D80262" w:rsidRDefault="005F54EC" w:rsidP="003D3F6B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3F7F56BB" w14:textId="77777777" w:rsidTr="005F54EC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371CEE5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10: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300" w14:anchorId="2FDEB58E">
                <v:shape id="_x0000_i9044" type="#_x0000_t75" style="width:30pt;height:15pt" o:ole="">
                  <v:imagedata r:id="rId383" o:title=""/>
                </v:shape>
                <o:OLEObject Type="Embed" ProgID="Equation.DSMT4" ShapeID="_x0000_i9044" DrawAspect="Content" ObjectID="_1686728669" r:id="rId38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Gọi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15" w:dyaOrig="255" w14:anchorId="0DE7C26F">
                <v:shape id="_x0000_i9045" type="#_x0000_t75" style="width:15.75pt;height:12.75pt" o:ole="">
                  <v:imagedata r:id="rId385" o:title=""/>
                </v:shape>
                <o:OLEObject Type="Embed" ProgID="Equation.DSMT4" ShapeID="_x0000_i9045" DrawAspect="Content" ObjectID="_1686728670" r:id="rId38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là điểm thỏa mãn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220" w:dyaOrig="360" w14:anchorId="0F1AD87F">
                <v:shape id="_x0000_i9046" type="#_x0000_t75" style="width:111pt;height:18pt" o:ole="">
                  <v:imagedata r:id="rId387" o:title=""/>
                </v:shape>
                <o:OLEObject Type="Embed" ProgID="Equation.DSMT4" ShapeID="_x0000_i9046" DrawAspect="Content" ObjectID="_1686728671" r:id="rId38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 Mệnh đề nào dưới đây đúng?</w:t>
            </w:r>
          </w:p>
          <w:p w14:paraId="201B20CD" w14:textId="386AE92E" w:rsidR="005F54EC" w:rsidRPr="00D80262" w:rsidRDefault="005F54EC" w:rsidP="003D3F6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885" w:dyaOrig="285" w14:anchorId="13F02E25">
                <v:shape id="_x0000_i9047" type="#_x0000_t75" style="width:44.25pt;height:14.25pt" o:ole="">
                  <v:imagedata r:id="rId389" o:title=""/>
                </v:shape>
                <o:OLEObject Type="Embed" ProgID="Equation.DSMT4" ShapeID="_x0000_i9047" DrawAspect="Content" ObjectID="_1686728672" r:id="rId39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60" w:dyaOrig="330" w14:anchorId="00270927">
                <v:shape id="_x0000_i9048" type="#_x0000_t75" style="width:48pt;height:16.5pt" o:ole="">
                  <v:imagedata r:id="rId391" o:title=""/>
                </v:shape>
                <o:OLEObject Type="Embed" ProgID="Equation.DSMT4" ShapeID="_x0000_i9048" DrawAspect="Content" ObjectID="_1686728673" r:id="rId39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90" w:dyaOrig="285" w14:anchorId="7496CA1F">
                <v:shape id="_x0000_i9049" type="#_x0000_t75" style="width:49.5pt;height:14.25pt" o:ole="">
                  <v:imagedata r:id="rId393" o:title=""/>
                </v:shape>
                <o:OLEObject Type="Embed" ProgID="Equation.DSMT4" ShapeID="_x0000_i9049" DrawAspect="Content" ObjectID="_1686728674" r:id="rId39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110" w:dyaOrig="330" w14:anchorId="57D506DD">
                <v:shape id="_x0000_i9050" type="#_x0000_t75" style="width:55.5pt;height:16.5pt" o:ole="">
                  <v:imagedata r:id="rId395" o:title=""/>
                </v:shape>
                <o:OLEObject Type="Embed" ProgID="Equation.DSMT4" ShapeID="_x0000_i9050" DrawAspect="Content" ObjectID="_1686728675" r:id="rId39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BC62ABE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62A5CD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695EBC76" w14:textId="77777777" w:rsidTr="005F54EC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32F12B0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4" w:name="c11q"/>
            <w:bookmarkEnd w:id="54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11: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22754166">
                <v:shape id="_x0000_i9051" type="#_x0000_t75" style="width:28.5pt;height:13.5pt" o:ole="">
                  <v:imagedata r:id="rId397" o:title=""/>
                </v:shape>
                <o:OLEObject Type="Embed" ProgID="Equation.DSMT4" ShapeID="_x0000_i9051" DrawAspect="Content" ObjectID="_1686728676" r:id="rId39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điểm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70" w14:anchorId="075ABC3A">
                <v:shape id="_x0000_i9052" type="#_x0000_t75" style="width:10.5pt;height:13.5pt" o:ole="">
                  <v:imagedata r:id="rId399" o:title=""/>
                </v:shape>
                <o:OLEObject Type="Embed" ProgID="Equation.DSMT4" ShapeID="_x0000_i9052" DrawAspect="Content" ObjectID="_1686728677" r:id="rId40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95" w:dyaOrig="345" w14:anchorId="3EF3AC33">
                <v:shape id="_x0000_i9053" type="#_x0000_t75" style="width:54.75pt;height:17.25pt" o:ole="">
                  <v:imagedata r:id="rId401" o:title=""/>
                </v:shape>
                <o:OLEObject Type="Embed" ProgID="Equation.DSMT4" ShapeID="_x0000_i9053" DrawAspect="Content" ObjectID="_1686728678" r:id="rId40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70" w14:anchorId="25220409">
                <v:shape id="_x0000_i9054" type="#_x0000_t75" style="width:9.75pt;height:13.5pt" o:ole="">
                  <v:imagedata r:id="rId403" o:title=""/>
                </v:shape>
                <o:OLEObject Type="Embed" ProgID="Equation.DSMT4" ShapeID="_x0000_i9054" DrawAspect="Content" ObjectID="_1686728679" r:id="rId40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của cạnh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5" w:dyaOrig="270" w14:anchorId="25018924">
                <v:shape id="_x0000_i9055" type="#_x0000_t75" style="width:20.25pt;height:13.5pt" o:ole="">
                  <v:imagedata r:id="rId405" o:title=""/>
                </v:shape>
                <o:OLEObject Type="Embed" ProgID="Equation.DSMT4" ShapeID="_x0000_i9055" DrawAspect="Content" ObjectID="_1686728680" r:id="rId40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Xác định vị trí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70" w:dyaOrig="270" w14:anchorId="46F6E293">
                <v:shape id="_x0000_i9056" type="#_x0000_t75" style="width:13.5pt;height:13.5pt" o:ole="">
                  <v:imagedata r:id="rId407" o:title=""/>
                </v:shape>
                <o:OLEObject Type="Embed" ProgID="Equation.DSMT4" ShapeID="_x0000_i9056" DrawAspect="Content" ObjectID="_1686728681" r:id="rId40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0" w:dyaOrig="345" w14:anchorId="085EF999">
                <v:shape id="_x0000_i9057" type="#_x0000_t75" style="width:97.5pt;height:17.25pt" o:ole="">
                  <v:imagedata r:id="rId409" o:title=""/>
                </v:shape>
                <o:OLEObject Type="Embed" ProgID="Equation.DSMT4" ShapeID="_x0000_i9057" DrawAspect="Content" ObjectID="_1686728682" r:id="rId41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FEC99BF" w14:textId="69BF1B84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5" w:name="c11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255" w:dyaOrig="255" w14:anchorId="3E9A0E0A">
                <v:shape id="_x0000_i9058" type="#_x0000_t75" style="width:12.75pt;height:12.75pt" o:ole="">
                  <v:imagedata r:id="rId411" o:title=""/>
                </v:shape>
                <o:OLEObject Type="Embed" ProgID="Equation.DSMT4" ShapeID="_x0000_i9058" DrawAspect="Content" ObjectID="_1686728683" r:id="rId412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là trọng tâm tam giác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55" w:dyaOrig="285" w14:anchorId="37197CF6">
                <v:shape id="_x0000_i9059" type="#_x0000_t75" style="width:27.75pt;height:14.25pt" o:ole="">
                  <v:imagedata r:id="rId413" o:title=""/>
                </v:shape>
                <o:OLEObject Type="Embed" ProgID="Equation.DSMT4" ShapeID="_x0000_i9059" DrawAspect="Content" ObjectID="_1686728684" r:id="rId414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02D2E385" w14:textId="7B32199C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6" w:name="c11b"/>
            <w:bookmarkEnd w:id="55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255" w:dyaOrig="255" w14:anchorId="67DBAF59">
                <v:shape id="_x0000_i9060" type="#_x0000_t75" style="width:12.75pt;height:12.75pt" o:ole="">
                  <v:imagedata r:id="rId415" o:title=""/>
                </v:shape>
                <o:OLEObject Type="Embed" ProgID="Equation.DSMT4" ShapeID="_x0000_i9060" DrawAspect="Content" ObjectID="_1686728685" r:id="rId416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là trung điểm đoạn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45" w:dyaOrig="285" w14:anchorId="71E2DC32">
                <v:shape id="_x0000_i9061" type="#_x0000_t75" style="width:17.25pt;height:14.25pt" o:ole="">
                  <v:imagedata r:id="rId417" o:title=""/>
                </v:shape>
                <o:OLEObject Type="Embed" ProgID="Equation.DSMT4" ShapeID="_x0000_i9061" DrawAspect="Content" ObjectID="_1686728686" r:id="rId418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6F6F2275" w14:textId="7F4CA0D2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7" w:name="c11c"/>
            <w:bookmarkEnd w:id="56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255" w:dyaOrig="255" w14:anchorId="27265577">
                <v:shape id="_x0000_i9062" type="#_x0000_t75" style="width:12.75pt;height:12.75pt" o:ole="">
                  <v:imagedata r:id="rId419" o:title=""/>
                </v:shape>
                <o:OLEObject Type="Embed" ProgID="Equation.DSMT4" ShapeID="_x0000_i9062" DrawAspect="Content" ObjectID="_1686728687" r:id="rId420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là trung điểm đoạn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75" w:dyaOrig="285" w14:anchorId="04A96DE8">
                <v:shape id="_x0000_i9063" type="#_x0000_t75" style="width:18.75pt;height:14.25pt" o:ole="">
                  <v:imagedata r:id="rId421" o:title=""/>
                </v:shape>
                <o:OLEObject Type="Embed" ProgID="Equation.DSMT4" ShapeID="_x0000_i9063" DrawAspect="Content" ObjectID="_1686728688" r:id="rId422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1589C4BD" w14:textId="71AB7C0E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8" w:name="c11d"/>
            <w:bookmarkEnd w:id="57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255" w:dyaOrig="255" w14:anchorId="72EA0F2E">
                <v:shape id="_x0000_i9064" type="#_x0000_t75" style="width:12.75pt;height:12.75pt" o:ole="">
                  <v:imagedata r:id="rId415" o:title=""/>
                </v:shape>
                <o:OLEObject Type="Embed" ProgID="Equation.DSMT4" ShapeID="_x0000_i9064" DrawAspect="Content" ObjectID="_1686728689" r:id="rId423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là trung điểm đoạn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345" w:dyaOrig="255" w14:anchorId="185556DE">
                <v:shape id="_x0000_i9065" type="#_x0000_t75" style="width:17.25pt;height:12.75pt" o:ole="">
                  <v:imagedata r:id="rId424" o:title=""/>
                </v:shape>
                <o:OLEObject Type="Embed" ProgID="Equation.DSMT4" ShapeID="_x0000_i9065" DrawAspect="Content" ObjectID="_1686728690" r:id="rId425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bookmarkEnd w:id="58"/>
          <w:p w14:paraId="614D5628" w14:textId="77777777" w:rsidR="005F54EC" w:rsidRPr="00D80262" w:rsidRDefault="005F54EC" w:rsidP="003D3F6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EF3204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10D1E208" w14:textId="77777777" w:rsidTr="005F54EC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270E231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9" w:name="c12q"/>
            <w:bookmarkEnd w:id="59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12: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Trên đường thẳng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80" w:dyaOrig="285" w14:anchorId="1CF23F91">
                <v:shape id="_x0000_i9066" type="#_x0000_t75" style="width:24pt;height:14.25pt" o:ole="">
                  <v:imagedata r:id="rId426" o:title=""/>
                </v:shape>
                <o:OLEObject Type="Embed" ProgID="Equation.DSMT4" ShapeID="_x0000_i9066" DrawAspect="Content" ObjectID="_1686728691" r:id="rId42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lấy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55" w14:anchorId="147D6B01">
                <v:shape id="_x0000_i9067" type="#_x0000_t75" style="width:12pt;height:12.75pt" o:ole="">
                  <v:imagedata r:id="rId428" o:title=""/>
                </v:shape>
                <o:OLEObject Type="Embed" ProgID="Equation.DSMT4" ShapeID="_x0000_i9067" DrawAspect="Content" ObjectID="_1686728692" r:id="rId42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305" w:dyaOrig="375" w14:anchorId="2A7ECA39">
                <v:shape id="_x0000_i9068" type="#_x0000_t75" style="width:65.25pt;height:18.75pt" o:ole="">
                  <v:imagedata r:id="rId430" o:title=""/>
                </v:shape>
                <o:OLEObject Type="Embed" ProgID="Equation.DSMT4" ShapeID="_x0000_i9068" DrawAspect="Content" ObjectID="_1686728693" r:id="rId43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55" w14:anchorId="5D20C3C6">
                <v:shape id="_x0000_i9069" type="#_x0000_t75" style="width:12pt;height:12.75pt" o:ole="">
                  <v:imagedata r:id="rId432" o:title=""/>
                </v:shape>
                <o:OLEObject Type="Embed" ProgID="Equation.DSMT4" ShapeID="_x0000_i9069" DrawAspect="Content" ObjectID="_1686728694" r:id="rId43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được xác định đúng trong hình vẽ nào sau đây?</w:t>
            </w:r>
          </w:p>
          <w:p w14:paraId="6FA25E25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52549A03" wp14:editId="12A551E4">
                  <wp:extent cx="4629150" cy="1162050"/>
                  <wp:effectExtent l="0" t="0" r="0" b="0"/>
                  <wp:docPr id="36" name="Picture 36" descr="C:\Users\admin\Desktop\Hình vẽ hay\HÌNH.10.NHẬP\C1-4-Tích của véc tơ với một số\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dmin\Desktop\Hình vẽ hay\HÌNH.10.NHẬP\C1-4-Tích của véc tơ với một số\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02A475" w14:textId="0894BB00" w:rsidR="005F54EC" w:rsidRPr="00D80262" w:rsidRDefault="005F54EC" w:rsidP="003D3F6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60" w:name="c12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Hình 3.</w:t>
            </w:r>
            <w:bookmarkStart w:id="61" w:name="c12b"/>
            <w:bookmarkEnd w:id="60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Hình 1.</w:t>
            </w:r>
            <w:bookmarkStart w:id="62" w:name="c12c"/>
            <w:bookmarkEnd w:id="61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Hình 2.</w:t>
            </w:r>
            <w:bookmarkStart w:id="63" w:name="c12d"/>
            <w:bookmarkEnd w:id="62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Hình 4.</w:t>
            </w:r>
          </w:p>
          <w:bookmarkEnd w:id="63"/>
          <w:p w14:paraId="576BEF73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CDEB89" w14:textId="77777777" w:rsidR="005F54EC" w:rsidRPr="00D80262" w:rsidRDefault="005F54EC" w:rsidP="003D3F6B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488CE05D" w14:textId="77777777" w:rsidTr="005F54EC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D8F8AA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64" w:name="c13q"/>
            <w:bookmarkEnd w:id="64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13: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60" w:dyaOrig="285" w14:anchorId="4D035F51">
                <v:shape id="_x0000_i9070" type="#_x0000_t75" style="width:33pt;height:14.25pt" o:ole="">
                  <v:imagedata r:id="rId435" o:title=""/>
                </v:shape>
                <o:OLEObject Type="Embed" ProgID="Equation.DSMT4" ShapeID="_x0000_i9070" DrawAspect="Content" ObjectID="_1686728695" r:id="rId43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Tìm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00" w:dyaOrig="255" w14:anchorId="156C7ED8">
                <v:shape id="_x0000_i9071" type="#_x0000_t75" style="width:15pt;height:12.75pt" o:ole="">
                  <v:imagedata r:id="rId437" o:title=""/>
                </v:shape>
                <o:OLEObject Type="Embed" ProgID="Equation.DSMT4" ShapeID="_x0000_i9071" DrawAspect="Content" ObjectID="_1686728696" r:id="rId43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175" w:dyaOrig="375" w14:anchorId="7E4AE4D4">
                <v:shape id="_x0000_i9072" type="#_x0000_t75" style="width:108.75pt;height:18.75pt" o:ole="">
                  <v:imagedata r:id="rId439" o:title=""/>
                </v:shape>
                <o:OLEObject Type="Embed" ProgID="Equation.DSMT4" ShapeID="_x0000_i9072" DrawAspect="Content" ObjectID="_1686728697" r:id="rId44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4C86E98" w14:textId="6C35A80B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</w:pPr>
            <w:bookmarkStart w:id="65" w:name="c13a"/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55" w14:anchorId="1A399A58">
                <v:shape id="_x0000_i9073" type="#_x0000_t75" style="width:15pt;height:12.75pt" o:ole="">
                  <v:imagedata r:id="rId437" o:title=""/>
                </v:shape>
                <o:OLEObject Type="Embed" ProgID="Equation.DSMT4" ShapeID="_x0000_i9073" DrawAspect="Content" ObjectID="_1686728698" r:id="rId44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đỉnh của hình bình hành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50" w:dyaOrig="285" w14:anchorId="2EE2E93A">
                <v:shape id="_x0000_i9074" type="#_x0000_t75" style="width:37.5pt;height:14.25pt" o:ole="">
                  <v:imagedata r:id="rId442" o:title=""/>
                </v:shape>
                <o:OLEObject Type="Embed" ProgID="Equation.DSMT4" ShapeID="_x0000_i9074" DrawAspect="Content" ObjectID="_1686728699" r:id="rId44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58479914" w14:textId="086755A2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bookmarkStart w:id="66" w:name="c13b"/>
            <w:bookmarkEnd w:id="65"/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55" w14:anchorId="521A25F1">
                <v:shape id="_x0000_i9075" type="#_x0000_t75" style="width:15pt;height:12.75pt" o:ole="">
                  <v:imagedata r:id="rId437" o:title=""/>
                </v:shape>
                <o:OLEObject Type="Embed" ProgID="Equation.DSMT4" ShapeID="_x0000_i9075" DrawAspect="Content" ObjectID="_1686728700" r:id="rId44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trùng với đỉnh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502E8084">
                <v:shape id="_x0000_i9076" type="#_x0000_t75" style="width:12pt;height:14.25pt" o:ole="">
                  <v:imagedata r:id="rId445" o:title=""/>
                </v:shape>
                <o:OLEObject Type="Embed" ProgID="Equation.DSMT4" ShapeID="_x0000_i9076" DrawAspect="Content" ObjectID="_1686728701" r:id="rId44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của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60" w:dyaOrig="285" w14:anchorId="23052C5C">
                <v:shape id="_x0000_i9077" type="#_x0000_t75" style="width:33pt;height:14.25pt" o:ole="">
                  <v:imagedata r:id="rId435" o:title=""/>
                </v:shape>
                <o:OLEObject Type="Embed" ProgID="Equation.DSMT4" ShapeID="_x0000_i9077" DrawAspect="Content" ObjectID="_1686728702" r:id="rId447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4DC888A1" w14:textId="57511D14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bookmarkStart w:id="67" w:name="c13c"/>
            <w:bookmarkEnd w:id="66"/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55" w14:anchorId="18838830">
                <v:shape id="_x0000_i9078" type="#_x0000_t75" style="width:15pt;height:12.75pt" o:ole="">
                  <v:imagedata r:id="rId437" o:title=""/>
                </v:shape>
                <o:OLEObject Type="Embed" ProgID="Equation.DSMT4" ShapeID="_x0000_i9078" DrawAspect="Content" ObjectID="_1686728703" r:id="rId44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 của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090C46D9">
                <v:shape id="_x0000_i9079" type="#_x0000_t75" style="width:27pt;height:14.25pt" o:ole="">
                  <v:imagedata r:id="rId449" o:title=""/>
                </v:shape>
                <o:OLEObject Type="Embed" ProgID="Equation.DSMT4" ShapeID="_x0000_i9079" DrawAspect="Content" ObjectID="_1686728704" r:id="rId450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212E65B4" w14:textId="607A5B9F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bookmarkStart w:id="68" w:name="c13d"/>
            <w:bookmarkEnd w:id="67"/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55" w14:anchorId="3706A928">
                <v:shape id="_x0000_i9080" type="#_x0000_t75" style="width:15pt;height:12.75pt" o:ole="">
                  <v:imagedata r:id="rId437" o:title=""/>
                </v:shape>
                <o:OLEObject Type="Embed" ProgID="Equation.DSMT4" ShapeID="_x0000_i9080" DrawAspect="Content" ObjectID="_1686728705" r:id="rId45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cạnh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345" w:dyaOrig="285" w14:anchorId="15943176">
                <v:shape id="_x0000_i9081" type="#_x0000_t75" style="width:17.25pt;height:14.25pt" o:ole="">
                  <v:imagedata r:id="rId452" o:title=""/>
                </v:shape>
                <o:OLEObject Type="Embed" ProgID="Equation.DSMT4" ShapeID="_x0000_i9081" DrawAspect="Content" ObjectID="_1686728706" r:id="rId45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, với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180" w:dyaOrig="255" w14:anchorId="713A2BBE">
                <v:shape id="_x0000_i9082" type="#_x0000_t75" style="width:9pt;height:12.75pt" o:ole="">
                  <v:imagedata r:id="rId454" o:title=""/>
                </v:shape>
                <o:OLEObject Type="Embed" ProgID="Equation.DSMT4" ShapeID="_x0000_i9082" DrawAspect="Content" ObjectID="_1686728707" r:id="rId455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 trung điểm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của cạnh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5FAD1AD9">
                <v:shape id="_x0000_i9083" type="#_x0000_t75" style="width:20.25pt;height:12.75pt" o:ole="">
                  <v:imagedata r:id="rId456" o:title=""/>
                </v:shape>
                <o:OLEObject Type="Embed" ProgID="Equation.DSMT4" ShapeID="_x0000_i9083" DrawAspect="Content" ObjectID="_1686728708" r:id="rId457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bookmarkEnd w:id="68"/>
          <w:p w14:paraId="0C005C5F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E461E9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66652915" w14:textId="77777777" w:rsidTr="005F54EC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883CE1" w14:textId="77777777" w:rsidR="005F54EC" w:rsidRPr="00D80262" w:rsidRDefault="005F54EC" w:rsidP="003D3F6B">
            <w:pPr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val="vi-VN" w:eastAsia="x-none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x-none"/>
              </w:rPr>
              <w:t xml:space="preserve">Câu </w:t>
            </w:r>
            <w:bookmarkStart w:id="69" w:name="c14q"/>
            <w:bookmarkEnd w:id="69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x-none"/>
              </w:rPr>
              <w:t xml:space="preserve">14: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>Trên đường thẳng c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 w:eastAsia="x-none"/>
              </w:rPr>
              <w:t>ho điểm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0EEBD65E">
                <v:shape id="_x0000_i9084" type="#_x0000_t75" style="width:12pt;height:12.75pt" o:ole="">
                  <v:imagedata r:id="rId458" o:title=""/>
                </v:shape>
                <o:OLEObject Type="Embed" ProgID="Equation.DSMT4" ShapeID="_x0000_i9084" DrawAspect="Content" ObjectID="_1686728709" r:id="rId45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 w:eastAsia="x-none"/>
              </w:rPr>
              <w:t xml:space="preserve"> nằm giữa hai điểm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088B9E55">
                <v:shape id="_x0000_i9085" type="#_x0000_t75" style="width:12pt;height:12.75pt" o:ole="">
                  <v:imagedata r:id="rId460" o:title=""/>
                </v:shape>
                <o:OLEObject Type="Embed" ProgID="Equation.DSMT4" ShapeID="_x0000_i9085" DrawAspect="Content" ObjectID="_1686728710" r:id="rId46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 w:eastAsia="x-none"/>
              </w:rPr>
              <w:t xml:space="preserve"> và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6F45CF9C">
                <v:shape id="_x0000_i9086" type="#_x0000_t75" style="width:12pt;height:14.25pt" o:ole="">
                  <v:imagedata r:id="rId462" o:title=""/>
                </v:shape>
                <o:OLEObject Type="Embed" ProgID="Equation.DSMT4" ShapeID="_x0000_i9086" DrawAspect="Content" ObjectID="_1686728711" r:id="rId46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 w:eastAsia="x-none"/>
              </w:rPr>
              <w:t xml:space="preserve">, với </w:t>
            </w:r>
            <w:r w:rsidRPr="00D80262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45" w:dyaOrig="315" w14:anchorId="643A7E5E">
                <v:shape id="_x0000_i9087" type="#_x0000_t75" style="width:92.25pt;height:15.75pt" o:ole="">
                  <v:imagedata r:id="rId464" o:title=""/>
                </v:shape>
                <o:OLEObject Type="Embed" ProgID="Equation.DSMT4" ShapeID="_x0000_i9087" DrawAspect="Content" ObjectID="_1686728712" r:id="rId46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eastAsia="x-none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>Đẳng thức nào sau đây đúng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 w:eastAsia="x-none"/>
              </w:rPr>
              <w:t>?</w:t>
            </w:r>
          </w:p>
          <w:p w14:paraId="08946F90" w14:textId="44A07F01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70" w:name="c14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 w:eastAsia="x-none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200" w:dyaOrig="345" w14:anchorId="330ECF2A">
                <v:shape id="_x0000_i9088" type="#_x0000_t75" style="width:60pt;height:17.25pt" o:ole="">
                  <v:imagedata r:id="rId466" o:title=""/>
                </v:shape>
                <o:OLEObject Type="Embed" ProgID="Equation.DSMT4" ShapeID="_x0000_i9088" DrawAspect="Content" ObjectID="_1686728713" r:id="rId46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71" w:name="c14b"/>
            <w:bookmarkEnd w:id="70"/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215" w:dyaOrig="345" w14:anchorId="5A2E5121">
                <v:shape id="_x0000_i9089" type="#_x0000_t75" style="width:60.75pt;height:17.25pt" o:ole="">
                  <v:imagedata r:id="rId468" o:title=""/>
                </v:shape>
                <o:OLEObject Type="Embed" ProgID="Equation.DSMT4" ShapeID="_x0000_i9089" DrawAspect="Content" ObjectID="_1686728714" r:id="rId46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188A966" w14:textId="65453C05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72" w:name="c14c"/>
            <w:bookmarkEnd w:id="71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080" w:dyaOrig="345" w14:anchorId="3DEB34C8">
                <v:shape id="_x0000_i9090" type="#_x0000_t75" style="width:54pt;height:17.25pt" o:ole="">
                  <v:imagedata r:id="rId470" o:title=""/>
                </v:shape>
                <o:OLEObject Type="Embed" ProgID="Equation.DSMT4" ShapeID="_x0000_i9090" DrawAspect="Content" ObjectID="_1686728715" r:id="rId47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73" w:name="c14d"/>
            <w:bookmarkEnd w:id="72"/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960" w:dyaOrig="345" w14:anchorId="0354B5AD">
                <v:shape id="_x0000_i9091" type="#_x0000_t75" style="width:48pt;height:17.25pt" o:ole="">
                  <v:imagedata r:id="rId472" o:title=""/>
                </v:shape>
                <o:OLEObject Type="Embed" ProgID="Equation.DSMT4" ShapeID="_x0000_i9091" DrawAspect="Content" ObjectID="_1686728716" r:id="rId47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73"/>
          <w:p w14:paraId="32D78FD6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2B5E028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5F54EC" w:rsidRPr="00D80262" w14:paraId="3C8B980A" w14:textId="77777777" w:rsidTr="005F54EC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E60091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4" w:name="c15q"/>
            <w:bookmarkEnd w:id="74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15: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Gọi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63CA593B">
                <v:shape id="_x0000_i9092" type="#_x0000_t75" style="width:12.75pt;height:14.25pt" o:ole="">
                  <v:imagedata r:id="rId474" o:title=""/>
                </v:shape>
                <o:OLEObject Type="Embed" ProgID="Equation.DSMT4" ShapeID="_x0000_i9092" DrawAspect="Content" ObjectID="_1686728717" r:id="rId47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và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00" w:dyaOrig="285" w14:anchorId="64CE0CCB">
                <v:shape id="_x0000_i9093" type="#_x0000_t75" style="width:15pt;height:14.25pt" o:ole="">
                  <v:imagedata r:id="rId476" o:title=""/>
                </v:shape>
                <o:OLEObject Type="Embed" ProgID="Equation.DSMT4" ShapeID="_x0000_i9093" DrawAspect="Content" ObjectID="_1686728718" r:id="rId47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lần lượt là trọng tâm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4FCDA8DA">
                <v:shape id="_x0000_i9094" type="#_x0000_t75" style="width:27.75pt;height:14.25pt" o:ole="">
                  <v:imagedata r:id="rId478" o:title=""/>
                </v:shape>
                <o:OLEObject Type="Embed" ProgID="Equation.DSMT4" ShapeID="_x0000_i9094" DrawAspect="Content" ObjectID="_1686728719" r:id="rId479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1FD39C9F">
                <v:shape id="_x0000_i9095" type="#_x0000_t75" style="width:36pt;height:14.25pt" o:ole="">
                  <v:imagedata r:id="rId480" o:title=""/>
                </v:shape>
                <o:OLEObject Type="Embed" ProgID="Equation.DSMT4" ShapeID="_x0000_i9095" DrawAspect="Content" ObjectID="_1686728720" r:id="rId481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Tìm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195" w:dyaOrig="225" w14:anchorId="142C490B">
                <v:shape id="_x0000_i9096" type="#_x0000_t75" style="width:9.75pt;height:11.25pt" o:ole="">
                  <v:imagedata r:id="rId482" o:title=""/>
                </v:shape>
                <o:OLEObject Type="Embed" ProgID="Equation.DSMT4" ShapeID="_x0000_i9096" DrawAspect="Content" ObjectID="_1686728721" r:id="rId48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385" w:dyaOrig="345" w14:anchorId="01FAF734">
                <v:shape id="_x0000_i9097" type="#_x0000_t75" style="width:119.25pt;height:17.25pt" o:ole="">
                  <v:imagedata r:id="rId484" o:title=""/>
                </v:shape>
                <o:OLEObject Type="Embed" ProgID="Equation.DSMT4" ShapeID="_x0000_i9097" DrawAspect="Content" ObjectID="_1686728722" r:id="rId48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FB090C4" w14:textId="58BC8C78" w:rsidR="005F54EC" w:rsidRPr="00D80262" w:rsidRDefault="005F54EC" w:rsidP="003D3F6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bookmarkStart w:id="75" w:name="c15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13EA2EF4">
                <v:shape id="_x0000_i9098" type="#_x0000_t75" style="width:27.75pt;height:14.25pt" o:ole="">
                  <v:imagedata r:id="rId486" o:title=""/>
                </v:shape>
                <o:OLEObject Type="Embed" ProgID="Equation.DSMT4" ShapeID="_x0000_i9098" DrawAspect="Content" ObjectID="_1686728723" r:id="rId487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76" w:name="c15b"/>
            <w:bookmarkEnd w:id="75"/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85" w14:anchorId="1A180ECD">
                <v:shape id="_x0000_i9099" type="#_x0000_t75" style="width:26.25pt;height:14.25pt" o:ole="">
                  <v:imagedata r:id="rId488" o:title=""/>
                </v:shape>
                <o:OLEObject Type="Embed" ProgID="Equation.DSMT4" ShapeID="_x0000_i9099" DrawAspect="Content" ObjectID="_1686728724" r:id="rId489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77" w:name="c15c"/>
            <w:bookmarkEnd w:id="76"/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85" w:dyaOrig="615" w14:anchorId="27FC95E2">
                <v:shape id="_x0000_i9100" type="#_x0000_t75" style="width:29.25pt;height:30.75pt" o:ole="">
                  <v:imagedata r:id="rId490" o:title=""/>
                </v:shape>
                <o:OLEObject Type="Embed" ProgID="Equation.DSMT4" ShapeID="_x0000_i9100" DrawAspect="Content" ObjectID="_1686728725" r:id="rId491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78" w:name="c15d"/>
            <w:bookmarkEnd w:id="77"/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200EB68D">
                <v:shape id="_x0000_i9101" type="#_x0000_t75" style="width:27pt;height:14.25pt" o:ole="">
                  <v:imagedata r:id="rId492" o:title=""/>
                </v:shape>
                <o:OLEObject Type="Embed" ProgID="Equation.DSMT4" ShapeID="_x0000_i9101" DrawAspect="Content" ObjectID="_1686728726" r:id="rId49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78"/>
          <w:p w14:paraId="33AEA418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DD9EDFB" w14:textId="77777777" w:rsidR="005F54EC" w:rsidRPr="00D80262" w:rsidRDefault="005F54EC" w:rsidP="003D3F6B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288C6368" w14:textId="77777777" w:rsidR="00AA356B" w:rsidRPr="00D80262" w:rsidRDefault="00AA356B" w:rsidP="003D3F6B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80262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D80262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E237CF7" wp14:editId="6F12AA37">
                <wp:extent cx="6609025" cy="1219200"/>
                <wp:effectExtent l="0" t="38100" r="20955" b="19050"/>
                <wp:docPr id="494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025" cy="1219200"/>
                          <a:chOff x="-1" y="-26"/>
                          <a:chExt cx="6609025" cy="1184660"/>
                        </a:xfrm>
                      </wpg:grpSpPr>
                      <wps:wsp>
                        <wps:cNvPr id="495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656"/>
                            <a:ext cx="6609025" cy="92397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B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A1D1A4" w14:textId="77777777" w:rsidR="00AA356B" w:rsidRDefault="00AA356B" w:rsidP="00AA356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CF46907" w14:textId="77777777" w:rsidR="00AA356B" w:rsidRDefault="00AA356B" w:rsidP="00AA356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6B973A01" w14:textId="723AE2C8" w:rsidR="00AA356B" w:rsidRPr="00AA356B" w:rsidRDefault="00AA356B" w:rsidP="005138A9">
                              <w:pPr>
                                <w:pStyle w:val="Footer"/>
                                <w:widowControl w:val="0"/>
                                <w:numPr>
                                  <w:ilvl w:val="1"/>
                                  <w:numId w:val="12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</w:rPr>
                              </w:pPr>
                              <w:r w:rsidRPr="00AA356B">
                                <w:rPr>
                                  <w:rFonts w:ascii="Chu Van An" w:hAnsi="Chu Van An" w:cs="Chu Van An"/>
                                  <w:iCs/>
                                  <w:sz w:val="24"/>
                                </w:rPr>
                                <w:t>Sử dụng các định nghĩa và tính chất của các vecto</w:t>
                              </w:r>
                            </w:p>
                            <w:p w14:paraId="239934D2" w14:textId="77777777" w:rsidR="00AA356B" w:rsidRPr="004E4A10" w:rsidRDefault="00AA356B" w:rsidP="00AA356B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78C2AE4" w14:textId="77777777" w:rsidR="00AA356B" w:rsidRPr="00993994" w:rsidRDefault="00AA356B" w:rsidP="00AA356B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04" name="Group 504"/>
                        <wpg:cNvGrpSpPr/>
                        <wpg:grpSpPr>
                          <a:xfrm>
                            <a:off x="150812" y="-26"/>
                            <a:ext cx="5792787" cy="485801"/>
                            <a:chOff x="150812" y="-26"/>
                            <a:chExt cx="5793131" cy="485801"/>
                          </a:xfrm>
                        </wpg:grpSpPr>
                        <wpg:grpSp>
                          <wpg:cNvPr id="505" name="Group 505"/>
                          <wpg:cNvGrpSpPr/>
                          <wpg:grpSpPr>
                            <a:xfrm>
                              <a:off x="150812" y="0"/>
                              <a:ext cx="5793131" cy="485775"/>
                              <a:chOff x="150812" y="0"/>
                              <a:chExt cx="5793131" cy="485775"/>
                            </a:xfrm>
                          </wpg:grpSpPr>
                          <wpg:grpSp>
                            <wpg:cNvPr id="506" name="Group 506"/>
                            <wpg:cNvGrpSpPr/>
                            <wpg:grpSpPr>
                              <a:xfrm>
                                <a:off x="184013" y="0"/>
                                <a:ext cx="5759930" cy="485775"/>
                                <a:chOff x="184013" y="0"/>
                                <a:chExt cx="5759930" cy="485775"/>
                              </a:xfrm>
                            </wpg:grpSpPr>
                            <wps:wsp>
                              <wps:cNvPr id="507" name="Rectangle: Single Corner Snipped 507"/>
                              <wps:cNvSpPr/>
                              <wps:spPr>
                                <a:xfrm>
                                  <a:off x="184013" y="2668"/>
                                  <a:ext cx="5759930" cy="482865"/>
                                </a:xfrm>
                                <a:prstGeom prst="snip1Rect">
                                  <a:avLst>
                                    <a:gd name="adj" fmla="val 34525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9525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08" name="Group 508"/>
                              <wpg:cNvGrpSpPr/>
                              <wpg:grpSpPr>
                                <a:xfrm>
                                  <a:off x="1502180" y="0"/>
                                  <a:ext cx="4356697" cy="485775"/>
                                  <a:chOff x="1502180" y="0"/>
                                  <a:chExt cx="4356697" cy="485775"/>
                                </a:xfrm>
                              </wpg:grpSpPr>
                              <wpg:grpSp>
                                <wpg:cNvPr id="509" name="Group 509"/>
                                <wpg:cNvGrpSpPr/>
                                <wpg:grpSpPr>
                                  <a:xfrm>
                                    <a:off x="1611714" y="104387"/>
                                    <a:ext cx="4247163" cy="369570"/>
                                    <a:chOff x="1611714" y="104387"/>
                                    <a:chExt cx="4247163" cy="369570"/>
                                  </a:xfrm>
                                </wpg:grpSpPr>
                                <wps:wsp>
                                  <wps:cNvPr id="510" name="Arrow: Chevron 510"/>
                                  <wps:cNvSpPr/>
                                  <wps:spPr>
                                    <a:xfrm>
                                      <a:off x="1760802" y="105094"/>
                                      <a:ext cx="4098075" cy="30226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9525"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13E5E2F" w14:textId="64BED2EE" w:rsidR="00AA356B" w:rsidRPr="00075AB5" w:rsidRDefault="00AA356B" w:rsidP="00AA356B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  <w:lang w:val="nl-NL"/>
                                          </w:rPr>
                                          <w:t xml:space="preserve">Tính độ dài tổng, hiệu các vecto theo một số 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511" name="Group 51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4" name="Freeform: Shape 64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5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7DF59570" w14:textId="77777777" w:rsidR="00AA356B" w:rsidRDefault="00AA356B" w:rsidP="00AA356B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6" name="Group 66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7" name="Freeform: Shape 6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68" name="Flowchart: Terminator 6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69" name="Flowchart: Direct Access Storage 6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0" name="Group 70"/>
                          <wpg:cNvGrpSpPr/>
                          <wpg:grpSpPr>
                            <a:xfrm>
                              <a:off x="327030" y="-26"/>
                              <a:ext cx="1173959" cy="425655"/>
                              <a:chOff x="327030" y="-26"/>
                              <a:chExt cx="1173959" cy="425655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1" name="Flowchart: Preparation 7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2" name="TextBox 42"/>
                            <wps:cNvSpPr txBox="1"/>
                            <wps:spPr>
                              <a:xfrm>
                                <a:off x="369337" y="-26"/>
                                <a:ext cx="1131637" cy="4256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E08699F" w14:textId="207B191A" w:rsidR="00AA356B" w:rsidRDefault="00AA356B" w:rsidP="00AA356B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E237CF7" id="_x0000_s1142" style="width:520.4pt;height:96pt;mso-position-horizontal-relative:char;mso-position-vertical-relative:line" coordorigin="" coordsize="66090,118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">
                <v:shape id="Rectangle: Diagonal Corners Rounded 1" o:spid="_x0000_s1143" style="position:absolute;top:2606;width:66090;height:924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ffffb" strokecolor="#4d6d1e">
                  <v:fill color2="#00c" rotate="t" focusposition=".5,.5" focussize="" colors="0 #fffffb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915,0;6495785,0;6609025,66434;6609025,915228;6594110,923978;113240,923978;0,857544;0,8750;14915,0" o:connectangles="0,0,0,0,0,0,0,0,0" textboxrect="0,0,6435090,1533525"/>
                  <v:textbox>
                    <w:txbxContent>
                      <w:p w14:paraId="6AA1D1A4" w14:textId="77777777" w:rsidR="00AA356B" w:rsidRDefault="00AA356B" w:rsidP="00AA356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CF46907" w14:textId="77777777" w:rsidR="00AA356B" w:rsidRDefault="00AA356B" w:rsidP="00AA356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6B973A01" w14:textId="723AE2C8" w:rsidR="00AA356B" w:rsidRPr="00AA356B" w:rsidRDefault="00AA356B" w:rsidP="005138A9">
                        <w:pPr>
                          <w:pStyle w:val="Footer"/>
                          <w:widowControl w:val="0"/>
                          <w:numPr>
                            <w:ilvl w:val="1"/>
                            <w:numId w:val="12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</w:rPr>
                        </w:pPr>
                        <w:r w:rsidRPr="00AA356B">
                          <w:rPr>
                            <w:rFonts w:ascii="Chu Van An" w:hAnsi="Chu Van An" w:cs="Chu Van An"/>
                            <w:iCs/>
                            <w:sz w:val="24"/>
                          </w:rPr>
                          <w:t>Sử dụng các định nghĩa và tính chất của các vecto</w:t>
                        </w:r>
                      </w:p>
                      <w:p w14:paraId="239934D2" w14:textId="77777777" w:rsidR="00AA356B" w:rsidRPr="004E4A10" w:rsidRDefault="00AA356B" w:rsidP="00AA356B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78C2AE4" w14:textId="77777777" w:rsidR="00AA356B" w:rsidRPr="00993994" w:rsidRDefault="00AA356B" w:rsidP="00AA356B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504" o:spid="_x0000_s1144" style="position:absolute;left:1508;width:57927;height:4857" coordorigin="1508" coordsize="57931,4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<v:group id="Group 505" o:spid="_x0000_s1145" style="position:absolute;left:1508;width:57931;height:4857" coordorigin="1508" coordsize="5793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">
                    <v:group id="Group 506" o:spid="_x0000_s1146" style="position:absolute;left:1840;width:57599;height:4857" coordorigin="1840" coordsize="575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      <v:shape id="Rectangle: Single Corner Snipped 507" o:spid="_x0000_s1147" style="position:absolute;left:1840;top:26;width:57599;height:4829;visibility:visible;mso-wrap-style:square;v-text-anchor:middle" coordsize="5759930,48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" path="m,l5593221,r166709,166709l5759930,482865,,482865,,xe" fillcolor="#efddf6 [663]" stroked="f">
                        <v:fill r:id="rId15" o:title="" color2="#fffff7" type="pattern"/>
                        <v:path arrowok="t" o:connecttype="custom" o:connectlocs="0,0;5593221,0;5759930,166709;5759930,482865;0,482865;0,0" o:connectangles="0,0,0,0,0,0"/>
                      </v:shape>
                      <v:group id="Group 508" o:spid="_x0000_s1148" style="position:absolute;left:15021;width:43567;height:4857" coordorigin="15021" coordsize="4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">
                        <v:group id="Group 509" o:spid="_x0000_s1149" style="position:absolute;left:16117;top:1043;width:42471;height:3696" coordorigin="16117,1043" coordsize="424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">
                          <v:shape id="Arrow: Chevron 510" o:spid="_x0000_s1150" type="#_x0000_t55" style="position:absolute;left:17608;top:1050;width:4098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" adj="21259" fillcolor="#fffff7" strokecolor="#c793fb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13E5E2F" w14:textId="64BED2EE" w:rsidR="00AA356B" w:rsidRPr="00075AB5" w:rsidRDefault="00AA356B" w:rsidP="00AA356B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szCs w:val="24"/>
                                      <w:lang w:val="nl-NL"/>
                                    </w:rPr>
                                    <w:t xml:space="preserve">Tính độ dài tổng, hiệu các vecto theo một số </w:t>
                                  </w:r>
                                </w:p>
                              </w:txbxContent>
                            </v:textbox>
                          </v:shape>
                          <v:group id="Group 511" o:spid="_x0000_s115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gUD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oFrzPxCMjFEwAA//8DAFBLAQItABQABgAIAAAAIQDb4fbL7gAAAIUBAAATAAAAAAAAAAAA&#10;AAAAAAAAAABbQ29udGVudF9UeXBlc10ueG1sUEsBAi0AFAAGAAgAAAAhAFr0LFu/AAAAFQEAAAsA&#10;AAAAAAAAAAAAAAAAHwEAAF9yZWxzLy5yZWxzUEsBAi0AFAAGAAgAAAAhALreBQPEAAAA3AAAAA8A&#10;AAAAAAAAAAAAAAAABwIAAGRycy9kb3ducmV2LnhtbFBLBQYAAAAAAwADALcAAAD4AgAAAAA=&#10;">
                            <v:shape id="Freeform: Shape 64" o:spid="_x0000_s115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color="black [3213]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QUc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" filled="f" stroked="f">
                              <v:textbox>
                                <w:txbxContent>
                                  <w:p w14:paraId="7DF59570" w14:textId="77777777" w:rsidR="00AA356B" w:rsidRDefault="00AA356B" w:rsidP="00AA356B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6" o:spid="_x0000_s115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        <v:shape id="Freeform: Shape 67" o:spid="_x0000_s115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" path="m352426,590550r-200024,l112766,488158r-60368,c23449,488158,,401785,,295276,,188766,23449,102393,52398,102393r60367,l152402,,352426,r,590550xe" fillcolor="#fffff7" strokecolor="black [3213]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68" o:spid="_x0000_s115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" fillcolor="#fffff7" strokecolor="black [3213]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69" o:spid="_x0000_s115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" fillcolor="#fffff7" strokecolor="black [3213]">
                      <v:fill color2="yellow" rotate="t" focusposition=",1" focussize="" colors="0 #fffff7;0 #00c;34079f white;1 yellow" focus="100%" type="gradientRadial"/>
                    </v:shape>
                  </v:group>
                  <v:group id="Group 70" o:spid="_x0000_s1158" style="position:absolute;left:3270;width:11739;height:4256" coordorigin="3270" coordsize="11739,4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  <v:shape id="Flowchart: Preparation 71" o:spid="_x0000_s115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" stroked="f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0" type="#_x0000_t202" style="position:absolute;left:3693;width:11316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" filled="f" stroked="f">
                      <v:shadow on="t" color="black" opacity="20971f" offset="0,2.2pt"/>
                      <v:textbox>
                        <w:txbxContent>
                          <w:p w14:paraId="3E08699F" w14:textId="207B191A" w:rsidR="00AA356B" w:rsidRDefault="00AA356B" w:rsidP="00AA356B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CCE5085" w14:textId="77777777" w:rsidR="00AA356B" w:rsidRPr="00D80262" w:rsidRDefault="00AA356B" w:rsidP="003D3F6B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</w:p>
    <w:p w14:paraId="01F3B997" w14:textId="77777777" w:rsidR="00AA356B" w:rsidRPr="00D80262" w:rsidRDefault="00AA356B" w:rsidP="003D3F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956E1CC" w14:textId="77777777" w:rsidR="00E44707" w:rsidRPr="00D80262" w:rsidRDefault="00E44707" w:rsidP="005138A9">
      <w:pPr>
        <w:widowControl w:val="0"/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eastAsia="MS Mincho" w:hAnsi="Chu Van An" w:cs="Chu Van An"/>
          <w:sz w:val="24"/>
          <w:szCs w:val="24"/>
          <w:lang w:val="fr-FR" w:eastAsia="ja-JP"/>
        </w:rPr>
      </w:pPr>
      <w:r w:rsidRPr="00D80262">
        <w:rPr>
          <w:rFonts w:ascii="Chu Van An" w:eastAsia="MS Mincho" w:hAnsi="Chu Van An" w:cs="Chu Van An"/>
          <w:b/>
          <w:color w:val="FF00FF"/>
          <w:sz w:val="24"/>
          <w:szCs w:val="24"/>
          <w:lang w:val="en-GB" w:eastAsia="ja-JP"/>
        </w:rPr>
        <w:t xml:space="preserve">  </w:t>
      </w:r>
      <w:r w:rsidRPr="00D80262">
        <w:rPr>
          <w:rFonts w:ascii="Chu Van An" w:eastAsia="MS Mincho" w:hAnsi="Chu Van An" w:cs="Chu Van An"/>
          <w:sz w:val="24"/>
          <w:szCs w:val="24"/>
          <w:lang w:val="en-GB" w:eastAsia="ja-JP"/>
        </w:rPr>
        <w:t xml:space="preserve">Cho </w:t>
      </w:r>
      <w:r w:rsidRPr="00D80262">
        <w:rPr>
          <w:rFonts w:ascii="Chu Van An" w:eastAsia="MS Mincho" w:hAnsi="Chu Van An" w:cs="Chu Van An"/>
          <w:position w:val="-6"/>
          <w:sz w:val="24"/>
          <w:szCs w:val="24"/>
          <w:lang w:val="en-GB" w:eastAsia="ja-JP"/>
        </w:rPr>
        <w:object w:dxaOrig="675" w:dyaOrig="270" w14:anchorId="6B24B798">
          <v:shape id="_x0000_i3000" type="#_x0000_t75" style="width:33.75pt;height:13.5pt" o:ole="">
            <v:imagedata r:id="rId494" o:title=""/>
          </v:shape>
          <o:OLEObject Type="Embed" ProgID="Equation.DSMT4" ShapeID="_x0000_i3000" DrawAspect="Content" ObjectID="_1686728727" r:id="rId495"/>
        </w:object>
      </w:r>
      <w:r w:rsidRPr="00D80262">
        <w:rPr>
          <w:rFonts w:ascii="Chu Van An" w:eastAsia="MS Mincho" w:hAnsi="Chu Van An" w:cs="Chu Van An"/>
          <w:sz w:val="24"/>
          <w:szCs w:val="24"/>
          <w:lang w:val="en-GB" w:eastAsia="ja-JP"/>
        </w:rPr>
        <w:t xml:space="preserve"> có trọng tâm </w:t>
      </w:r>
      <w:r w:rsidRPr="00D80262">
        <w:rPr>
          <w:rFonts w:ascii="Chu Van An" w:eastAsia="MS Mincho" w:hAnsi="Chu Van An" w:cs="Chu Van An"/>
          <w:i/>
          <w:sz w:val="24"/>
          <w:szCs w:val="24"/>
          <w:lang w:val="en-GB" w:eastAsia="ja-JP"/>
        </w:rPr>
        <w:t>G</w:t>
      </w:r>
      <w:r w:rsidRPr="00D80262">
        <w:rPr>
          <w:rFonts w:ascii="Chu Van An" w:eastAsia="MS Mincho" w:hAnsi="Chu Van An" w:cs="Chu Van An"/>
          <w:sz w:val="24"/>
          <w:szCs w:val="24"/>
          <w:lang w:val="en-GB" w:eastAsia="ja-JP"/>
        </w:rPr>
        <w:t>. Khẳng định nào sau đây đúng?</w:t>
      </w:r>
    </w:p>
    <w:p w14:paraId="55212C65" w14:textId="75ABE18D" w:rsidR="00E44707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E44707" w:rsidRPr="00D80262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eastAsia="Calibri" w:hAnsi="Chu Van An" w:cs="Chu Van An"/>
          <w:position w:val="-6"/>
          <w:sz w:val="24"/>
          <w:szCs w:val="24"/>
        </w:rPr>
        <w:object w:dxaOrig="1545" w:dyaOrig="345" w14:anchorId="7AA444F7">
          <v:shape id="_x0000_i3001" type="#_x0000_t75" style="width:77.25pt;height:17.25pt" o:ole="">
            <v:imagedata r:id="rId496" o:title=""/>
          </v:shape>
          <o:OLEObject Type="Embed" ProgID="Equation.DSMT4" ShapeID="_x0000_i3001" DrawAspect="Content" ObjectID="_1686728728" r:id="rId497"/>
        </w:object>
      </w:r>
      <w:r w:rsidR="00E44707" w:rsidRPr="00D80262">
        <w:rPr>
          <w:rFonts w:ascii="Chu Van An" w:eastAsia="Calibri" w:hAnsi="Chu Van An" w:cs="Chu Van An"/>
          <w:sz w:val="24"/>
          <w:szCs w:val="24"/>
        </w:rPr>
        <w:t>.</w:t>
      </w:r>
      <w:r w:rsidR="00E44707" w:rsidRPr="00D80262">
        <w:rPr>
          <w:rFonts w:ascii="Chu Van An" w:eastAsia="Calibri" w:hAnsi="Chu Van An" w:cs="Chu Van An"/>
          <w:sz w:val="24"/>
          <w:szCs w:val="24"/>
        </w:rPr>
        <w:tab/>
      </w:r>
      <w:r w:rsidR="005F54EC" w:rsidRPr="00D80262">
        <w:rPr>
          <w:rFonts w:ascii="Chu Van An" w:eastAsia="Calibri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E44707" w:rsidRPr="00D80262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eastAsia="Calibri" w:hAnsi="Chu Van An" w:cs="Chu Van An"/>
          <w:position w:val="-18"/>
          <w:sz w:val="24"/>
          <w:szCs w:val="24"/>
        </w:rPr>
        <w:object w:dxaOrig="1860" w:dyaOrig="480" w14:anchorId="0AF6B696">
          <v:shape id="_x0000_i3002" type="#_x0000_t75" style="width:93pt;height:24pt" o:ole="">
            <v:imagedata r:id="rId498" o:title=""/>
          </v:shape>
          <o:OLEObject Type="Embed" ProgID="Equation.DSMT4" ShapeID="_x0000_i3002" DrawAspect="Content" ObjectID="_1686728729" r:id="rId499"/>
        </w:object>
      </w:r>
      <w:r w:rsidR="00E44707" w:rsidRPr="00D80262">
        <w:rPr>
          <w:rFonts w:ascii="Chu Van An" w:eastAsia="Calibri" w:hAnsi="Chu Van An" w:cs="Chu Van An"/>
          <w:sz w:val="24"/>
          <w:szCs w:val="24"/>
        </w:rPr>
        <w:t>.</w:t>
      </w:r>
    </w:p>
    <w:p w14:paraId="74B0FDFF" w14:textId="5E124CF3" w:rsidR="00E44707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E44707" w:rsidRPr="00D80262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eastAsia="Calibri" w:hAnsi="Chu Van An" w:cs="Chu Van An"/>
          <w:position w:val="-24"/>
          <w:sz w:val="24"/>
          <w:szCs w:val="24"/>
        </w:rPr>
        <w:object w:dxaOrig="1905" w:dyaOrig="630" w14:anchorId="35C75FE6">
          <v:shape id="_x0000_i3003" type="#_x0000_t75" style="width:95.25pt;height:31.5pt" o:ole="">
            <v:imagedata r:id="rId500" o:title=""/>
          </v:shape>
          <o:OLEObject Type="Embed" ProgID="Equation.DSMT4" ShapeID="_x0000_i3003" DrawAspect="Content" ObjectID="_1686728730" r:id="rId501"/>
        </w:object>
      </w:r>
      <w:r w:rsidR="00E44707" w:rsidRPr="00D80262">
        <w:rPr>
          <w:rFonts w:ascii="Chu Van An" w:eastAsia="Calibri" w:hAnsi="Chu Van An" w:cs="Chu Van An"/>
          <w:sz w:val="24"/>
          <w:szCs w:val="24"/>
        </w:rPr>
        <w:t>.</w:t>
      </w:r>
      <w:r w:rsidR="005F54EC" w:rsidRPr="00D80262">
        <w:rPr>
          <w:rFonts w:ascii="Chu Van An" w:eastAsia="Calibri" w:hAnsi="Chu Van An" w:cs="Chu Van An"/>
          <w:sz w:val="24"/>
          <w:szCs w:val="24"/>
        </w:rPr>
        <w:tab/>
      </w:r>
      <w:r w:rsidR="00E44707" w:rsidRPr="00D80262">
        <w:rPr>
          <w:rFonts w:ascii="Chu Van An" w:eastAsia="Calibri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E44707" w:rsidRPr="00D80262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eastAsia="Calibri" w:hAnsi="Chu Van An" w:cs="Chu Van An"/>
          <w:position w:val="-24"/>
          <w:sz w:val="24"/>
          <w:szCs w:val="24"/>
        </w:rPr>
        <w:object w:dxaOrig="1905" w:dyaOrig="630" w14:anchorId="3CB6D85E">
          <v:shape id="_x0000_i3004" type="#_x0000_t75" style="width:95.25pt;height:31.5pt" o:ole="">
            <v:imagedata r:id="rId502" o:title=""/>
          </v:shape>
          <o:OLEObject Type="Embed" ProgID="Equation.DSMT4" ShapeID="_x0000_i3004" DrawAspect="Content" ObjectID="_1686728731" r:id="rId503"/>
        </w:object>
      </w:r>
      <w:r w:rsidR="00E44707" w:rsidRPr="00D80262">
        <w:rPr>
          <w:rFonts w:ascii="Chu Van An" w:eastAsia="Calibri" w:hAnsi="Chu Van An" w:cs="Chu Van An"/>
          <w:sz w:val="24"/>
          <w:szCs w:val="24"/>
        </w:rPr>
        <w:t>.</w:t>
      </w:r>
    </w:p>
    <w:p w14:paraId="450D21A3" w14:textId="77777777" w:rsidR="00E44707" w:rsidRPr="00D80262" w:rsidRDefault="00E44707" w:rsidP="003D3F6B">
      <w:pPr>
        <w:spacing w:before="120" w:after="0"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D80262">
        <w:rPr>
          <w:rFonts w:ascii="Chu Van An" w:eastAsia="Calibri" w:hAnsi="Chu Van An" w:cs="Chu Van An"/>
          <w:b/>
          <w:color w:val="0000FF"/>
          <w:sz w:val="24"/>
          <w:szCs w:val="24"/>
        </w:rPr>
        <w:t>Lời giải</w:t>
      </w:r>
    </w:p>
    <w:p w14:paraId="23D049C0" w14:textId="77777777" w:rsidR="00E44707" w:rsidRPr="00D80262" w:rsidRDefault="00E44707" w:rsidP="003D3F6B">
      <w:pPr>
        <w:spacing w:before="120"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0262">
        <w:rPr>
          <w:rFonts w:ascii="Chu Van An" w:eastAsia="Calibri" w:hAnsi="Chu Van An" w:cs="Chu Van An"/>
          <w:b/>
          <w:color w:val="0000FF"/>
          <w:sz w:val="24"/>
          <w:szCs w:val="24"/>
        </w:rPr>
        <w:t>Chọn D</w:t>
      </w:r>
    </w:p>
    <w:p w14:paraId="08AA14EF" w14:textId="4E565172" w:rsidR="00E44707" w:rsidRPr="00D80262" w:rsidRDefault="003D3F6B" w:rsidP="003D3F6B">
      <w:pPr>
        <w:spacing w:before="12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E44707" w:rsidRPr="00D80262">
        <w:rPr>
          <w:rFonts w:ascii="Chu Van An" w:eastAsia="Calibri" w:hAnsi="Chu Van An" w:cs="Chu Van An"/>
          <w:sz w:val="24"/>
          <w:szCs w:val="24"/>
        </w:rPr>
        <w:t xml:space="preserve">Gọi </w:t>
      </w:r>
      <w:r w:rsidR="00E44707" w:rsidRPr="00D80262">
        <w:rPr>
          <w:rFonts w:ascii="Chu Van An" w:eastAsia="Calibri" w:hAnsi="Chu Van An" w:cs="Chu Van An"/>
          <w:position w:val="-4"/>
          <w:sz w:val="24"/>
          <w:szCs w:val="24"/>
        </w:rPr>
        <w:object w:dxaOrig="330" w:dyaOrig="270" w14:anchorId="4D975182">
          <v:shape id="_x0000_i3010" type="#_x0000_t75" style="width:16.5pt;height:13.5pt" o:ole="">
            <v:imagedata r:id="rId504" o:title=""/>
          </v:shape>
          <o:OLEObject Type="Embed" ProgID="Equation.DSMT4" ShapeID="_x0000_i3010" DrawAspect="Content" ObjectID="_1686728732" r:id="rId505"/>
        </w:object>
      </w:r>
      <w:r w:rsidR="00E44707" w:rsidRPr="00D80262">
        <w:rPr>
          <w:rFonts w:ascii="Chu Van An" w:eastAsia="Calibri" w:hAnsi="Chu Van An" w:cs="Chu Van An"/>
          <w:sz w:val="24"/>
          <w:szCs w:val="24"/>
        </w:rPr>
        <w:t xml:space="preserve"> là trung điểm của cạnh </w:t>
      </w:r>
      <w:r w:rsidR="00E44707" w:rsidRPr="00D80262">
        <w:rPr>
          <w:rFonts w:ascii="Chu Van An" w:eastAsia="Calibri" w:hAnsi="Chu Van An" w:cs="Chu Van An"/>
          <w:position w:val="-6"/>
          <w:sz w:val="24"/>
          <w:szCs w:val="24"/>
        </w:rPr>
        <w:object w:dxaOrig="405" w:dyaOrig="270" w14:anchorId="411ECD61">
          <v:shape id="_x0000_i3011" type="#_x0000_t75" style="width:20.25pt;height:13.5pt" o:ole="">
            <v:imagedata r:id="rId506" o:title=""/>
          </v:shape>
          <o:OLEObject Type="Embed" ProgID="Equation.DSMT4" ShapeID="_x0000_i3011" DrawAspect="Content" ObjectID="_1686728733" r:id="rId507"/>
        </w:object>
      </w:r>
      <w:r w:rsidR="00E44707" w:rsidRPr="00D80262">
        <w:rPr>
          <w:rFonts w:ascii="Chu Van An" w:eastAsia="Calibri" w:hAnsi="Chu Van An" w:cs="Chu Van An"/>
          <w:sz w:val="24"/>
          <w:szCs w:val="24"/>
        </w:rPr>
        <w:t xml:space="preserve">. Khi đó ta có </w:t>
      </w:r>
      <w:r w:rsidR="00E44707" w:rsidRPr="00D80262">
        <w:rPr>
          <w:rFonts w:ascii="Chu Van An" w:eastAsia="Calibri" w:hAnsi="Chu Van An" w:cs="Chu Van An"/>
          <w:position w:val="-6"/>
          <w:sz w:val="24"/>
          <w:szCs w:val="24"/>
        </w:rPr>
        <w:object w:dxaOrig="1710" w:dyaOrig="345" w14:anchorId="55B9E452">
          <v:shape id="_x0000_i3012" type="#_x0000_t75" style="width:85.5pt;height:17.25pt" o:ole="">
            <v:imagedata r:id="rId508" o:title=""/>
          </v:shape>
          <o:OLEObject Type="Embed" ProgID="Equation.DSMT4" ShapeID="_x0000_i3012" DrawAspect="Content" ObjectID="_1686728734" r:id="rId509"/>
        </w:object>
      </w:r>
      <w:r w:rsidR="00E44707" w:rsidRPr="00D80262">
        <w:rPr>
          <w:rFonts w:ascii="Chu Van An" w:eastAsia="Calibri" w:hAnsi="Chu Van An" w:cs="Chu Van An"/>
          <w:sz w:val="24"/>
          <w:szCs w:val="24"/>
        </w:rPr>
        <w:t>.</w:t>
      </w:r>
    </w:p>
    <w:p w14:paraId="7FF1C18E" w14:textId="607F537C" w:rsidR="00E44707" w:rsidRPr="00D80262" w:rsidRDefault="003D3F6B" w:rsidP="003D3F6B">
      <w:pPr>
        <w:spacing w:before="120"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E44707" w:rsidRPr="00D80262">
        <w:rPr>
          <w:rFonts w:ascii="Chu Van An" w:eastAsia="Calibri" w:hAnsi="Chu Van An" w:cs="Chu Van An"/>
          <w:sz w:val="24"/>
          <w:szCs w:val="24"/>
        </w:rPr>
        <w:t xml:space="preserve">Vì </w:t>
      </w:r>
      <w:r w:rsidR="00E44707" w:rsidRPr="00D80262">
        <w:rPr>
          <w:rFonts w:ascii="Chu Van An" w:eastAsia="Calibri" w:hAnsi="Chu Van An" w:cs="Chu Van An"/>
          <w:position w:val="-6"/>
          <w:sz w:val="24"/>
          <w:szCs w:val="24"/>
        </w:rPr>
        <w:object w:dxaOrig="270" w:dyaOrig="270" w14:anchorId="5778EEB6">
          <v:shape id="_x0000_i3013" type="#_x0000_t75" style="width:13.5pt;height:13.5pt" o:ole="">
            <v:imagedata r:id="rId510" o:title=""/>
          </v:shape>
          <o:OLEObject Type="Embed" ProgID="Equation.DSMT4" ShapeID="_x0000_i3013" DrawAspect="Content" ObjectID="_1686728735" r:id="rId511"/>
        </w:object>
      </w:r>
      <w:r w:rsidR="00E44707" w:rsidRPr="00D80262">
        <w:rPr>
          <w:rFonts w:ascii="Chu Van An" w:eastAsia="Calibri" w:hAnsi="Chu Van An" w:cs="Chu Van An"/>
          <w:sz w:val="24"/>
          <w:szCs w:val="24"/>
        </w:rPr>
        <w:t xml:space="preserve"> là trọng tâm của </w:t>
      </w:r>
      <w:r w:rsidR="00E44707" w:rsidRPr="00D80262">
        <w:rPr>
          <w:rFonts w:ascii="Chu Van An" w:eastAsia="Calibri" w:hAnsi="Chu Van An" w:cs="Chu Van An"/>
          <w:position w:val="-6"/>
          <w:sz w:val="24"/>
          <w:szCs w:val="24"/>
        </w:rPr>
        <w:object w:dxaOrig="675" w:dyaOrig="270" w14:anchorId="556A9C8D">
          <v:shape id="_x0000_i3014" type="#_x0000_t75" style="width:33.75pt;height:13.5pt" o:ole="">
            <v:imagedata r:id="rId512" o:title=""/>
          </v:shape>
          <o:OLEObject Type="Embed" ProgID="Equation.DSMT4" ShapeID="_x0000_i3014" DrawAspect="Content" ObjectID="_1686728736" r:id="rId513"/>
        </w:object>
      </w:r>
      <w:r w:rsidR="00E44707" w:rsidRPr="00D80262">
        <w:rPr>
          <w:rFonts w:ascii="Chu Van An" w:eastAsia="Calibri" w:hAnsi="Chu Van An" w:cs="Chu Van An"/>
          <w:sz w:val="24"/>
          <w:szCs w:val="24"/>
        </w:rPr>
        <w:t xml:space="preserve"> nên </w:t>
      </w:r>
      <w:r w:rsidR="00E44707" w:rsidRPr="00D80262">
        <w:rPr>
          <w:rFonts w:ascii="Chu Van An" w:eastAsia="Calibri" w:hAnsi="Chu Van An" w:cs="Chu Van An"/>
          <w:position w:val="-24"/>
          <w:sz w:val="24"/>
          <w:szCs w:val="24"/>
        </w:rPr>
        <w:object w:dxaOrig="2715" w:dyaOrig="630" w14:anchorId="76049E4B">
          <v:shape id="_x0000_i3015" type="#_x0000_t75" style="width:135.75pt;height:31.5pt" o:ole="">
            <v:imagedata r:id="rId514" o:title=""/>
          </v:shape>
          <o:OLEObject Type="Embed" ProgID="Equation.DSMT4" ShapeID="_x0000_i3015" DrawAspect="Content" ObjectID="_1686728737" r:id="rId515"/>
        </w:object>
      </w:r>
      <w:r w:rsidR="00E44707" w:rsidRPr="00D80262">
        <w:rPr>
          <w:rFonts w:ascii="Chu Van An" w:eastAsia="Calibri" w:hAnsi="Chu Van An" w:cs="Chu Van An"/>
          <w:sz w:val="24"/>
          <w:szCs w:val="24"/>
        </w:rPr>
        <w:t>.</w:t>
      </w:r>
    </w:p>
    <w:p w14:paraId="789B4F48" w14:textId="77777777" w:rsidR="00E44707" w:rsidRPr="00D80262" w:rsidRDefault="00E44707" w:rsidP="005138A9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D80262">
        <w:rPr>
          <w:rFonts w:ascii="Chu Van An" w:hAnsi="Chu Van An" w:cs="Chu Van An"/>
          <w:sz w:val="24"/>
          <w:szCs w:val="24"/>
        </w:rPr>
        <w:t xml:space="preserve">Cho tam giác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570" w:dyaOrig="270" w14:anchorId="2A39919E">
          <v:shape id="_x0000_i3016" type="#_x0000_t75" style="width:28.5pt;height:13.5pt" o:ole="">
            <v:imagedata r:id="rId516" o:title=""/>
          </v:shape>
          <o:OLEObject Type="Embed" ProgID="Equation.DSMT4" ShapeID="_x0000_i3016" DrawAspect="Content" ObjectID="_1686728738" r:id="rId517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có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330" w:dyaOrig="270" w14:anchorId="7D94234D">
          <v:shape id="_x0000_i3017" type="#_x0000_t75" style="width:16.5pt;height:13.5pt" o:ole="">
            <v:imagedata r:id="rId518" o:title=""/>
          </v:shape>
          <o:OLEObject Type="Embed" ProgID="Equation.DSMT4" ShapeID="_x0000_i3017" DrawAspect="Content" ObjectID="_1686728739" r:id="rId519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405" w:dyaOrig="270" w14:anchorId="371B370F">
          <v:shape id="_x0000_i3018" type="#_x0000_t75" style="width:20.25pt;height:13.5pt" o:ole="">
            <v:imagedata r:id="rId520" o:title=""/>
          </v:shape>
          <o:OLEObject Type="Embed" ProgID="Equation.DSMT4" ShapeID="_x0000_i3018" DrawAspect="Content" ObjectID="_1686728740" r:id="rId521"/>
        </w:object>
      </w:r>
      <w:r w:rsidRPr="00D80262">
        <w:rPr>
          <w:rFonts w:ascii="Chu Van An" w:hAnsi="Chu Van An" w:cs="Chu Van An"/>
          <w:sz w:val="24"/>
          <w:szCs w:val="24"/>
        </w:rPr>
        <w:t>. Tìm mệnh đề đúng.</w:t>
      </w:r>
    </w:p>
    <w:p w14:paraId="793D702B" w14:textId="2C0D14DE" w:rsidR="00E44707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hAnsi="Chu Van An" w:cs="Chu Van An"/>
          <w:position w:val="-24"/>
          <w:sz w:val="24"/>
          <w:szCs w:val="24"/>
        </w:rPr>
        <w:object w:dxaOrig="2145" w:dyaOrig="630" w14:anchorId="2A1C1E7B">
          <v:shape id="_x0000_i3019" type="#_x0000_t75" style="width:107.25pt;height:31.5pt" o:ole="">
            <v:imagedata r:id="rId522" o:title=""/>
          </v:shape>
          <o:OLEObject Type="Embed" ProgID="Equation.DSMT4" ShapeID="_x0000_i3019" DrawAspect="Content" ObjectID="_1686728741" r:id="rId523"/>
        </w:object>
      </w:r>
      <w:r w:rsidR="00E44707" w:rsidRPr="00D80262">
        <w:rPr>
          <w:rFonts w:ascii="Chu Van An" w:hAnsi="Chu Van An" w:cs="Chu Van An"/>
          <w:sz w:val="24"/>
          <w:szCs w:val="24"/>
        </w:rPr>
        <w:t>.</w:t>
      </w:r>
      <w:r w:rsidR="00E44707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bookmarkStart w:id="79" w:name="MTBlankEqn"/>
      <w:r w:rsidR="00E44707" w:rsidRPr="00D80262">
        <w:rPr>
          <w:rFonts w:ascii="Chu Van An" w:hAnsi="Chu Van An" w:cs="Chu Van An"/>
          <w:position w:val="-24"/>
          <w:sz w:val="24"/>
          <w:szCs w:val="24"/>
        </w:rPr>
        <w:object w:dxaOrig="1965" w:dyaOrig="630" w14:anchorId="13CA1AF8">
          <v:shape id="_x0000_i3020" type="#_x0000_t75" style="width:98.25pt;height:31.5pt" o:ole="">
            <v:imagedata r:id="rId524" o:title=""/>
          </v:shape>
          <o:OLEObject Type="Embed" ProgID="Equation.DSMT4" ShapeID="_x0000_i3020" DrawAspect="Content" ObjectID="_1686728742" r:id="rId525"/>
        </w:object>
      </w:r>
      <w:bookmarkEnd w:id="79"/>
      <w:r w:rsidR="00E44707" w:rsidRPr="00D80262">
        <w:rPr>
          <w:rFonts w:ascii="Chu Van An" w:hAnsi="Chu Van An" w:cs="Chu Van An"/>
          <w:sz w:val="24"/>
          <w:szCs w:val="24"/>
        </w:rPr>
        <w:t>.</w:t>
      </w:r>
    </w:p>
    <w:p w14:paraId="45051AEE" w14:textId="2DB3339A" w:rsidR="00E44707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hAnsi="Chu Van An" w:cs="Chu Van An"/>
          <w:position w:val="-24"/>
          <w:sz w:val="24"/>
          <w:szCs w:val="24"/>
        </w:rPr>
        <w:object w:dxaOrig="1965" w:dyaOrig="630" w14:anchorId="4B795E1B">
          <v:shape id="_x0000_i3021" type="#_x0000_t75" style="width:98.25pt;height:31.5pt" o:ole="">
            <v:imagedata r:id="rId526" o:title=""/>
          </v:shape>
          <o:OLEObject Type="Embed" ProgID="Equation.DSMT4" ShapeID="_x0000_i3021" DrawAspect="Content" ObjectID="_1686728743" r:id="rId527"/>
        </w:object>
      </w:r>
      <w:r w:rsidR="00E44707" w:rsidRPr="00D80262">
        <w:rPr>
          <w:rFonts w:ascii="Chu Van An" w:hAnsi="Chu Van An" w:cs="Chu Van An"/>
          <w:sz w:val="24"/>
          <w:szCs w:val="24"/>
        </w:rPr>
        <w:t>.</w:t>
      </w:r>
      <w:r w:rsidR="00E44707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hAnsi="Chu Van An" w:cs="Chu Van An"/>
          <w:position w:val="-24"/>
          <w:sz w:val="24"/>
          <w:szCs w:val="24"/>
        </w:rPr>
        <w:object w:dxaOrig="2115" w:dyaOrig="630" w14:anchorId="0A1C0CA0">
          <v:shape id="_x0000_i3022" type="#_x0000_t75" style="width:105.75pt;height:31.5pt" o:ole="">
            <v:imagedata r:id="rId528" o:title=""/>
          </v:shape>
          <o:OLEObject Type="Embed" ProgID="Equation.DSMT4" ShapeID="_x0000_i3022" DrawAspect="Content" ObjectID="_1686728744" r:id="rId529"/>
        </w:object>
      </w:r>
      <w:r w:rsidR="00E44707" w:rsidRPr="00D80262">
        <w:rPr>
          <w:rFonts w:ascii="Chu Van An" w:hAnsi="Chu Van An" w:cs="Chu Van An"/>
          <w:b/>
          <w:sz w:val="24"/>
          <w:szCs w:val="24"/>
        </w:rPr>
        <w:t>.</w:t>
      </w:r>
    </w:p>
    <w:p w14:paraId="6FE6F94B" w14:textId="77777777" w:rsidR="00E44707" w:rsidRPr="00D80262" w:rsidRDefault="00E44707" w:rsidP="003D3F6B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AF6B47A" w14:textId="77777777" w:rsidR="00E44707" w:rsidRPr="00D80262" w:rsidRDefault="00E44707" w:rsidP="003D3F6B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3576541C" w14:textId="0FB2AA6B" w:rsidR="00E44707" w:rsidRPr="00D80262" w:rsidRDefault="003D3F6B" w:rsidP="003D3F6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E44707" w:rsidRPr="00D80262">
        <w:rPr>
          <w:rFonts w:ascii="Chu Van An" w:hAnsi="Chu Van An" w:cs="Chu Van An"/>
          <w:sz w:val="24"/>
          <w:szCs w:val="24"/>
        </w:rPr>
        <w:t xml:space="preserve">Theo tính chất trung điểm: </w:t>
      </w:r>
      <w:r w:rsidR="00E44707" w:rsidRPr="00D80262">
        <w:rPr>
          <w:rFonts w:ascii="Chu Van An" w:hAnsi="Chu Van An" w:cs="Chu Van An"/>
          <w:position w:val="-24"/>
          <w:sz w:val="24"/>
          <w:szCs w:val="24"/>
        </w:rPr>
        <w:object w:dxaOrig="3990" w:dyaOrig="630" w14:anchorId="711D0F4B">
          <v:shape id="_x0000_i3031" type="#_x0000_t75" style="width:199.5pt;height:31.5pt" o:ole="">
            <v:imagedata r:id="rId530" o:title=""/>
          </v:shape>
          <o:OLEObject Type="Embed" ProgID="Equation.DSMT4" ShapeID="_x0000_i3031" DrawAspect="Content" ObjectID="_1686728745" r:id="rId531"/>
        </w:object>
      </w:r>
      <w:r w:rsidR="00E44707" w:rsidRPr="00D80262">
        <w:rPr>
          <w:rFonts w:ascii="Chu Van An" w:hAnsi="Chu Van An" w:cs="Chu Van An"/>
          <w:sz w:val="24"/>
          <w:szCs w:val="24"/>
        </w:rPr>
        <w:t>.</w:t>
      </w:r>
    </w:p>
    <w:p w14:paraId="17857AF5" w14:textId="77777777" w:rsidR="00E44707" w:rsidRPr="00D80262" w:rsidRDefault="00E44707" w:rsidP="005138A9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 xml:space="preserve">Cho tam giác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555" w:dyaOrig="285" w14:anchorId="02E0A0CB">
          <v:shape id="_x0000_i3023" type="#_x0000_t75" style="width:27.75pt;height:14.25pt" o:ole="">
            <v:imagedata r:id="rId532" o:title=""/>
          </v:shape>
          <o:OLEObject Type="Embed" ProgID="Equation.DSMT4" ShapeID="_x0000_i3023" DrawAspect="Content" ObjectID="_1686728746" r:id="rId533"/>
        </w:object>
      </w:r>
      <w:r w:rsidRPr="00D80262">
        <w:rPr>
          <w:rFonts w:ascii="Chu Van An" w:hAnsi="Chu Van An" w:cs="Chu Van An"/>
          <w:sz w:val="24"/>
          <w:szCs w:val="24"/>
        </w:rPr>
        <w:t xml:space="preserve">. Vectơ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390" w:dyaOrig="315" w14:anchorId="7E8538A0">
          <v:shape id="_x0000_i3024" type="#_x0000_t75" style="width:19.5pt;height:15.75pt" o:ole="">
            <v:imagedata r:id="rId534" o:title=""/>
          </v:shape>
          <o:OLEObject Type="Embed" ProgID="Equation.DSMT4" ShapeID="_x0000_i3024" DrawAspect="Content" ObjectID="_1686728747" r:id="rId535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được phân tích theo hai vectơ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420" w:dyaOrig="345" w14:anchorId="57DA4AC3">
          <v:shape id="_x0000_i3025" type="#_x0000_t75" style="width:21pt;height:17.25pt" o:ole="">
            <v:imagedata r:id="rId536" o:title=""/>
          </v:shape>
          <o:OLEObject Type="Embed" ProgID="Equation.DSMT4" ShapeID="_x0000_i3025" DrawAspect="Content" ObjectID="_1686728748" r:id="rId537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và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390" w:dyaOrig="345" w14:anchorId="6C72F653">
          <v:shape id="_x0000_i3026" type="#_x0000_t75" style="width:19.5pt;height:17.25pt" o:ole="">
            <v:imagedata r:id="rId538" o:title=""/>
          </v:shape>
          <o:OLEObject Type="Embed" ProgID="Equation.DSMT4" ShapeID="_x0000_i3026" DrawAspect="Content" ObjectID="_1686728749" r:id="rId539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bằng</w:t>
      </w:r>
    </w:p>
    <w:p w14:paraId="76CAD919" w14:textId="4C2E1F23" w:rsidR="00E44707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990" w:dyaOrig="345" w14:anchorId="1160C60A">
          <v:shape id="_x0000_i3027" type="#_x0000_t75" style="width:49.5pt;height:17.25pt" o:ole="">
            <v:imagedata r:id="rId540" o:title=""/>
          </v:shape>
          <o:OLEObject Type="Embed" ProgID="Equation.DSMT4" ShapeID="_x0000_i3027" DrawAspect="Content" ObjectID="_1686728750" r:id="rId541"/>
        </w:object>
      </w:r>
      <w:r w:rsidR="00E44707" w:rsidRPr="00D80262">
        <w:rPr>
          <w:rFonts w:ascii="Chu Van An" w:hAnsi="Chu Van An" w:cs="Chu Van An"/>
          <w:color w:val="000000"/>
          <w:sz w:val="24"/>
          <w:szCs w:val="24"/>
        </w:rPr>
        <w:t>.</w:t>
      </w:r>
      <w:r w:rsidR="00E44707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990" w:dyaOrig="345" w14:anchorId="489A3916">
          <v:shape id="_x0000_i3028" type="#_x0000_t75" style="width:49.5pt;height:17.25pt" o:ole="">
            <v:imagedata r:id="rId542" o:title=""/>
          </v:shape>
          <o:OLEObject Type="Embed" ProgID="Equation.DSMT4" ShapeID="_x0000_i3028" DrawAspect="Content" ObjectID="_1686728751" r:id="rId543"/>
        </w:object>
      </w:r>
      <w:r w:rsidR="00E44707" w:rsidRPr="00D80262">
        <w:rPr>
          <w:rFonts w:ascii="Chu Van An" w:hAnsi="Chu Van An" w:cs="Chu Van An"/>
          <w:color w:val="000000"/>
          <w:sz w:val="24"/>
          <w:szCs w:val="24"/>
        </w:rPr>
        <w:t>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065" w:dyaOrig="345" w14:anchorId="5F8CD775">
          <v:shape id="_x0000_i3029" type="#_x0000_t75" style="width:53.25pt;height:17.25pt" o:ole="">
            <v:imagedata r:id="rId544" o:title=""/>
          </v:shape>
          <o:OLEObject Type="Embed" ProgID="Equation.DSMT4" ShapeID="_x0000_i3029" DrawAspect="Content" ObjectID="_1686728752" r:id="rId545"/>
        </w:object>
      </w:r>
      <w:r w:rsidR="00E44707" w:rsidRPr="00D80262">
        <w:rPr>
          <w:rFonts w:ascii="Chu Van An" w:hAnsi="Chu Van An" w:cs="Chu Van An"/>
          <w:color w:val="000000"/>
          <w:sz w:val="24"/>
          <w:szCs w:val="24"/>
        </w:rPr>
        <w:t>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095" w:dyaOrig="345" w14:anchorId="393294DF">
          <v:shape id="_x0000_i3030" type="#_x0000_t75" style="width:54.75pt;height:17.25pt" o:ole="">
            <v:imagedata r:id="rId546" o:title=""/>
          </v:shape>
          <o:OLEObject Type="Embed" ProgID="Equation.DSMT4" ShapeID="_x0000_i3030" DrawAspect="Content" ObjectID="_1686728753" r:id="rId547"/>
        </w:object>
      </w:r>
      <w:r w:rsidR="00E44707" w:rsidRPr="00D8026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EF79AF4" w14:textId="77777777" w:rsidR="00E44707" w:rsidRPr="00D80262" w:rsidRDefault="00E44707" w:rsidP="003D3F6B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</w:t>
      </w:r>
      <w:r w:rsidRPr="00D80262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>giải</w:t>
      </w:r>
    </w:p>
    <w:p w14:paraId="5C005AAE" w14:textId="77777777" w:rsidR="00E44707" w:rsidRPr="00D80262" w:rsidRDefault="00E44707" w:rsidP="003D3F6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Chọn</w:t>
      </w:r>
      <w:r w:rsidRPr="00D80262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>B</w:t>
      </w:r>
    </w:p>
    <w:p w14:paraId="14A3AF76" w14:textId="544093B3" w:rsidR="00E44707" w:rsidRPr="00D80262" w:rsidRDefault="003D3F6B" w:rsidP="003D3F6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E44707" w:rsidRPr="00D80262">
        <w:rPr>
          <w:rFonts w:ascii="Chu Van An" w:hAnsi="Chu Van An" w:cs="Chu Van An"/>
          <w:sz w:val="24"/>
          <w:szCs w:val="24"/>
        </w:rPr>
        <w:t xml:space="preserve">Ta có </w:t>
      </w:r>
      <w:r w:rsidR="00E44707" w:rsidRPr="00D80262">
        <w:rPr>
          <w:rFonts w:ascii="Chu Van An" w:hAnsi="Chu Van An" w:cs="Chu Van An"/>
          <w:position w:val="-6"/>
          <w:sz w:val="24"/>
          <w:szCs w:val="24"/>
        </w:rPr>
        <w:object w:dxaOrig="2625" w:dyaOrig="345" w14:anchorId="64860208">
          <v:shape id="_x0000_i3032" type="#_x0000_t75" style="width:131.25pt;height:17.25pt" o:ole="">
            <v:imagedata r:id="rId548" o:title=""/>
          </v:shape>
          <o:OLEObject Type="Embed" ProgID="Equation.DSMT4" ShapeID="_x0000_i3032" DrawAspect="Content" ObjectID="_1686728754" r:id="rId549"/>
        </w:object>
      </w:r>
      <w:r w:rsidR="00E44707" w:rsidRPr="00D80262">
        <w:rPr>
          <w:rFonts w:ascii="Chu Van An" w:hAnsi="Chu Van An" w:cs="Chu Van An"/>
          <w:sz w:val="24"/>
          <w:szCs w:val="24"/>
        </w:rPr>
        <w:t>.</w:t>
      </w:r>
    </w:p>
    <w:p w14:paraId="668F0B12" w14:textId="77777777" w:rsidR="00E44707" w:rsidRPr="00D80262" w:rsidRDefault="00E44707" w:rsidP="005138A9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hAnsi="Chu Van An" w:cs="Chu Van An"/>
          <w:sz w:val="24"/>
          <w:szCs w:val="24"/>
          <w:lang w:val="fr-FR" w:eastAsia="x-none"/>
        </w:rPr>
      </w:pPr>
      <w:r w:rsidRPr="00D80262">
        <w:rPr>
          <w:rFonts w:ascii="Chu Van An" w:hAnsi="Chu Van An" w:cs="Chu Van An"/>
          <w:b/>
          <w:color w:val="FF00FF"/>
          <w:sz w:val="24"/>
          <w:szCs w:val="24"/>
          <w:lang w:val="fr-FR" w:eastAsia="x-none"/>
        </w:rPr>
        <w:lastRenderedPageBreak/>
        <w:t xml:space="preserve">  </w:t>
      </w:r>
      <w:r w:rsidRPr="00D80262">
        <w:rPr>
          <w:rFonts w:ascii="Chu Van An" w:hAnsi="Chu Van An" w:cs="Chu Van An"/>
          <w:sz w:val="24"/>
          <w:szCs w:val="24"/>
          <w:lang w:eastAsia="x-none"/>
        </w:rPr>
        <w:t xml:space="preserve">Cho tam giác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555" w:dyaOrig="285" w14:anchorId="0408D0A4">
          <v:shape id="_x0000_i3033" type="#_x0000_t75" style="width:27.75pt;height:14.25pt" o:ole="">
            <v:imagedata r:id="rId550" o:title=""/>
          </v:shape>
          <o:OLEObject Type="Embed" ProgID="Equation.DSMT4" ShapeID="_x0000_i3033" DrawAspect="Content" ObjectID="_1686728755" r:id="rId551"/>
        </w:object>
      </w:r>
      <w:r w:rsidRPr="00D80262">
        <w:rPr>
          <w:rFonts w:ascii="Chu Van An" w:hAnsi="Chu Van An" w:cs="Chu Van An"/>
          <w:sz w:val="24"/>
          <w:szCs w:val="24"/>
          <w:lang w:eastAsia="x-none"/>
        </w:rPr>
        <w:t xml:space="preserve"> có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2145" w:dyaOrig="615" w14:anchorId="6138CDFC">
          <v:shape id="_x0000_i3034" type="#_x0000_t75" style="width:107.25pt;height:30.75pt" o:ole="">
            <v:imagedata r:id="rId552" o:title=""/>
          </v:shape>
          <o:OLEObject Type="Embed" ProgID="Equation.DSMT4" ShapeID="_x0000_i3034" DrawAspect="Content" ObjectID="_1686728756" r:id="rId553"/>
        </w:object>
      </w:r>
      <w:r w:rsidRPr="00D80262">
        <w:rPr>
          <w:rFonts w:ascii="Chu Van An" w:hAnsi="Chu Van An" w:cs="Chu Van An"/>
          <w:sz w:val="24"/>
          <w:szCs w:val="24"/>
          <w:lang w:eastAsia="x-none"/>
        </w:rPr>
        <w:t xml:space="preserve">. </w:t>
      </w:r>
      <w:r w:rsidRPr="00D80262">
        <w:rPr>
          <w:rFonts w:ascii="Chu Van An" w:hAnsi="Chu Van An" w:cs="Chu Van An"/>
          <w:sz w:val="24"/>
          <w:szCs w:val="24"/>
          <w:lang w:val="fr-FR" w:eastAsia="x-none"/>
        </w:rPr>
        <w:t xml:space="preserve">Tỉ số diện tích </w:t>
      </w:r>
      <w:r w:rsidRPr="00D80262">
        <w:rPr>
          <w:rFonts w:ascii="Chu Van An" w:hAnsi="Chu Van An" w:cs="Chu Van An"/>
          <w:position w:val="-30"/>
          <w:sz w:val="24"/>
          <w:szCs w:val="24"/>
          <w:lang w:val="fr-FR"/>
        </w:rPr>
        <w:object w:dxaOrig="675" w:dyaOrig="675" w14:anchorId="5B433568">
          <v:shape id="_x0000_i3035" type="#_x0000_t75" style="width:33.75pt;height:33.75pt" o:ole="">
            <v:imagedata r:id="rId554" o:title=""/>
          </v:shape>
          <o:OLEObject Type="Embed" ProgID="Equation.DSMT4" ShapeID="_x0000_i3035" DrawAspect="Content" ObjectID="_1686728757" r:id="rId555"/>
        </w:object>
      </w:r>
      <w:r w:rsidRPr="00D80262">
        <w:rPr>
          <w:rFonts w:ascii="Chu Van An" w:hAnsi="Chu Van An" w:cs="Chu Van An"/>
          <w:sz w:val="24"/>
          <w:szCs w:val="24"/>
          <w:lang w:val="fr-FR" w:eastAsia="x-none"/>
        </w:rPr>
        <w:t xml:space="preserve"> là</w:t>
      </w:r>
    </w:p>
    <w:p w14:paraId="18A89D24" w14:textId="1C52FFCC" w:rsidR="00E44707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40" w:dyaOrig="615" w14:anchorId="3C64B019">
          <v:shape id="_x0000_i3036" type="#_x0000_t75" style="width:12pt;height:30.75pt" o:ole="">
            <v:imagedata r:id="rId556" o:title=""/>
          </v:shape>
          <o:OLEObject Type="Embed" ProgID="Equation.DSMT4" ShapeID="_x0000_i3036" DrawAspect="Content" ObjectID="_1686728758" r:id="rId557"/>
        </w:object>
      </w:r>
      <w:r w:rsidR="00E44707" w:rsidRPr="00D80262">
        <w:rPr>
          <w:rFonts w:ascii="Chu Van An" w:hAnsi="Chu Van An" w:cs="Chu Van An"/>
          <w:sz w:val="24"/>
          <w:szCs w:val="24"/>
        </w:rPr>
        <w:t>.</w:t>
      </w:r>
      <w:r w:rsidR="00E44707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40" w:dyaOrig="615" w14:anchorId="7DC47656">
          <v:shape id="_x0000_i3037" type="#_x0000_t75" style="width:12pt;height:30.75pt" o:ole="">
            <v:imagedata r:id="rId558" o:title=""/>
          </v:shape>
          <o:OLEObject Type="Embed" ProgID="Equation.DSMT4" ShapeID="_x0000_i3037" DrawAspect="Content" ObjectID="_1686728759" r:id="rId559"/>
        </w:object>
      </w:r>
      <w:r w:rsidR="00E44707" w:rsidRPr="00D80262">
        <w:rPr>
          <w:rFonts w:ascii="Chu Van An" w:hAnsi="Chu Van An" w:cs="Chu Van An"/>
          <w:sz w:val="24"/>
          <w:szCs w:val="24"/>
        </w:rPr>
        <w:t>.</w:t>
      </w:r>
      <w:r w:rsidR="00E44707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25" w:dyaOrig="615" w14:anchorId="74FCB77A">
          <v:shape id="_x0000_i3038" type="#_x0000_t75" style="width:11.25pt;height:30.75pt" o:ole="">
            <v:imagedata r:id="rId560" o:title=""/>
          </v:shape>
          <o:OLEObject Type="Embed" ProgID="Equation.DSMT4" ShapeID="_x0000_i3038" DrawAspect="Content" ObjectID="_1686728760" r:id="rId561"/>
        </w:object>
      </w:r>
      <w:r w:rsidR="00E44707" w:rsidRPr="00D80262">
        <w:rPr>
          <w:rFonts w:ascii="Chu Van An" w:hAnsi="Chu Van An" w:cs="Chu Van An"/>
          <w:sz w:val="24"/>
          <w:szCs w:val="24"/>
        </w:rPr>
        <w:t>.</w:t>
      </w:r>
      <w:r w:rsidR="00E44707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80" w:dyaOrig="285" w14:anchorId="1E17B570">
          <v:shape id="_x0000_i3039" type="#_x0000_t75" style="width:9pt;height:14.25pt" o:ole="">
            <v:imagedata r:id="rId562" o:title=""/>
          </v:shape>
          <o:OLEObject Type="Embed" ProgID="Equation.DSMT4" ShapeID="_x0000_i3039" DrawAspect="Content" ObjectID="_1686728761" r:id="rId563"/>
        </w:object>
      </w:r>
      <w:r w:rsidR="00E44707" w:rsidRPr="00D80262">
        <w:rPr>
          <w:rFonts w:ascii="Chu Van An" w:hAnsi="Chu Van An" w:cs="Chu Van An"/>
          <w:sz w:val="24"/>
          <w:szCs w:val="24"/>
        </w:rPr>
        <w:t>.</w:t>
      </w:r>
    </w:p>
    <w:p w14:paraId="17A11B43" w14:textId="77777777" w:rsidR="00E44707" w:rsidRPr="00D80262" w:rsidRDefault="00E44707" w:rsidP="003D3F6B">
      <w:pPr>
        <w:spacing w:line="240" w:lineRule="auto"/>
        <w:ind w:left="992" w:firstLine="283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A9FA120" w14:textId="77777777" w:rsidR="00E44707" w:rsidRPr="00D80262" w:rsidRDefault="00E44707" w:rsidP="003D3F6B">
      <w:pPr>
        <w:spacing w:line="240" w:lineRule="auto"/>
        <w:ind w:left="992" w:firstLine="1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78F4FC8C" w14:textId="6A9F0EB4" w:rsidR="00E44707" w:rsidRPr="00D80262" w:rsidRDefault="00E44707" w:rsidP="003D3F6B">
      <w:pPr>
        <w:spacing w:line="240" w:lineRule="auto"/>
        <w:ind w:left="992" w:firstLine="1"/>
        <w:jc w:val="center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E9855BE" wp14:editId="0DC8C7A0">
            <wp:extent cx="2419350" cy="1400175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98257" w14:textId="4C6F2925" w:rsidR="00E44707" w:rsidRPr="00D80262" w:rsidRDefault="003D3F6B" w:rsidP="003D3F6B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E44707" w:rsidRPr="00D80262">
        <w:rPr>
          <w:rFonts w:ascii="Chu Van An" w:hAnsi="Chu Van An" w:cs="Chu Van An"/>
          <w:sz w:val="24"/>
          <w:szCs w:val="24"/>
        </w:rPr>
        <w:t xml:space="preserve">Gọi </w:t>
      </w:r>
      <w:r w:rsidR="00E44707" w:rsidRPr="00D80262">
        <w:rPr>
          <w:rFonts w:ascii="Chu Van An" w:hAnsi="Chu Van An" w:cs="Chu Van An"/>
          <w:position w:val="-6"/>
          <w:sz w:val="24"/>
          <w:szCs w:val="24"/>
        </w:rPr>
        <w:object w:dxaOrig="285" w:dyaOrig="285" w14:anchorId="051E1B84">
          <v:shape id="_x0000_i3041" type="#_x0000_t75" style="width:14.25pt;height:14.25pt" o:ole="">
            <v:imagedata r:id="rId565" o:title=""/>
          </v:shape>
          <o:OLEObject Type="Embed" ProgID="Equation.DSMT4" ShapeID="_x0000_i3041" DrawAspect="Content" ObjectID="_1686728762" r:id="rId566"/>
        </w:object>
      </w:r>
      <w:r w:rsidR="00E44707" w:rsidRPr="00D80262">
        <w:rPr>
          <w:rFonts w:ascii="Chu Van An" w:hAnsi="Chu Van An" w:cs="Chu Van An"/>
          <w:sz w:val="24"/>
          <w:szCs w:val="24"/>
        </w:rPr>
        <w:t xml:space="preserve"> là điểm trên đường thẳng </w:t>
      </w:r>
      <w:r w:rsidR="00E44707" w:rsidRPr="00D80262">
        <w:rPr>
          <w:rFonts w:ascii="Chu Van An" w:hAnsi="Chu Van An" w:cs="Chu Van An"/>
          <w:position w:val="-6"/>
          <w:sz w:val="24"/>
          <w:szCs w:val="24"/>
        </w:rPr>
        <w:object w:dxaOrig="405" w:dyaOrig="285" w14:anchorId="6F1240FC">
          <v:shape id="_x0000_i3042" type="#_x0000_t75" style="width:20.25pt;height:14.25pt" o:ole="">
            <v:imagedata r:id="rId567" o:title=""/>
          </v:shape>
          <o:OLEObject Type="Embed" ProgID="Equation.DSMT4" ShapeID="_x0000_i3042" DrawAspect="Content" ObjectID="_1686728763" r:id="rId568"/>
        </w:object>
      </w:r>
      <w:r w:rsidR="00E44707" w:rsidRPr="00D80262">
        <w:rPr>
          <w:rFonts w:ascii="Chu Van An" w:hAnsi="Chu Van An" w:cs="Chu Van An"/>
          <w:sz w:val="24"/>
          <w:szCs w:val="24"/>
        </w:rPr>
        <w:t xml:space="preserve"> sao cho </w:t>
      </w:r>
      <w:r w:rsidR="00E44707" w:rsidRPr="00D80262">
        <w:rPr>
          <w:rFonts w:ascii="Chu Van An" w:hAnsi="Chu Van An" w:cs="Chu Van An"/>
          <w:position w:val="-24"/>
          <w:sz w:val="24"/>
          <w:szCs w:val="24"/>
        </w:rPr>
        <w:object w:dxaOrig="1185" w:dyaOrig="615" w14:anchorId="2A53FFEE">
          <v:shape id="_x0000_i3043" type="#_x0000_t75" style="width:59.25pt;height:30.75pt" o:ole="">
            <v:imagedata r:id="rId569" o:title=""/>
          </v:shape>
          <o:OLEObject Type="Embed" ProgID="Equation.DSMT4" ShapeID="_x0000_i3043" DrawAspect="Content" ObjectID="_1686728764" r:id="rId570"/>
        </w:object>
      </w:r>
      <w:r w:rsidR="00E44707" w:rsidRPr="00D80262">
        <w:rPr>
          <w:rFonts w:ascii="Chu Van An" w:hAnsi="Chu Van An" w:cs="Chu Van An"/>
          <w:sz w:val="24"/>
          <w:szCs w:val="24"/>
        </w:rPr>
        <w:t>.</w:t>
      </w:r>
    </w:p>
    <w:p w14:paraId="5B5A2AA1" w14:textId="5F8A5897" w:rsidR="00E44707" w:rsidRPr="00D80262" w:rsidRDefault="003D3F6B" w:rsidP="003D3F6B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E44707" w:rsidRPr="00D80262">
        <w:rPr>
          <w:rFonts w:ascii="Chu Van An" w:hAnsi="Chu Van An" w:cs="Chu Van An"/>
          <w:sz w:val="24"/>
          <w:szCs w:val="24"/>
        </w:rPr>
        <w:t>Khi đó:</w:t>
      </w:r>
    </w:p>
    <w:p w14:paraId="2D225953" w14:textId="77777777" w:rsidR="00E44707" w:rsidRPr="00D80262" w:rsidRDefault="00E44707" w:rsidP="003D3F6B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position w:val="-42"/>
          <w:sz w:val="24"/>
          <w:szCs w:val="24"/>
        </w:rPr>
        <w:object w:dxaOrig="6495" w:dyaOrig="960" w14:anchorId="738E1504">
          <v:shape id="_x0000_i3044" type="#_x0000_t75" style="width:324.75pt;height:48pt" o:ole="">
            <v:imagedata r:id="rId571" o:title=""/>
          </v:shape>
          <o:OLEObject Type="Embed" ProgID="Equation.DSMT4" ShapeID="_x0000_i3044" DrawAspect="Content" ObjectID="_1686728765" r:id="rId572"/>
        </w:object>
      </w:r>
    </w:p>
    <w:p w14:paraId="19C9A224" w14:textId="59758520" w:rsidR="00E44707" w:rsidRPr="00D80262" w:rsidRDefault="003D3F6B" w:rsidP="003D3F6B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E44707" w:rsidRPr="00D80262">
        <w:rPr>
          <w:rFonts w:ascii="Chu Van An" w:hAnsi="Chu Van An" w:cs="Chu Van An"/>
          <w:sz w:val="24"/>
          <w:szCs w:val="24"/>
        </w:rPr>
        <w:t xml:space="preserve">Kẻ </w:t>
      </w:r>
      <w:r w:rsidR="00E44707" w:rsidRPr="00D80262">
        <w:rPr>
          <w:rFonts w:ascii="Chu Van An" w:hAnsi="Chu Van An" w:cs="Chu Van An"/>
          <w:position w:val="-6"/>
          <w:sz w:val="24"/>
          <w:szCs w:val="24"/>
        </w:rPr>
        <w:object w:dxaOrig="1035" w:dyaOrig="285" w14:anchorId="2CC92634">
          <v:shape id="_x0000_i3045" type="#_x0000_t75" style="width:51.75pt;height:14.25pt" o:ole="">
            <v:imagedata r:id="rId573" o:title=""/>
          </v:shape>
          <o:OLEObject Type="Embed" ProgID="Equation.DSMT4" ShapeID="_x0000_i3045" DrawAspect="Content" ObjectID="_1686728766" r:id="rId574"/>
        </w:object>
      </w:r>
      <w:r w:rsidR="00E44707" w:rsidRPr="00D80262">
        <w:rPr>
          <w:rFonts w:ascii="Chu Van An" w:hAnsi="Chu Van An" w:cs="Chu Van An"/>
          <w:sz w:val="24"/>
          <w:szCs w:val="24"/>
        </w:rPr>
        <w:t xml:space="preserve">, khi đó </w:t>
      </w:r>
      <w:r w:rsidR="00E44707" w:rsidRPr="00D80262">
        <w:rPr>
          <w:rFonts w:ascii="Chu Van An" w:hAnsi="Chu Van An" w:cs="Chu Van An"/>
          <w:position w:val="-54"/>
          <w:sz w:val="24"/>
          <w:szCs w:val="24"/>
        </w:rPr>
        <w:object w:dxaOrig="3000" w:dyaOrig="1200" w14:anchorId="3BCB5429">
          <v:shape id="_x0000_i3046" type="#_x0000_t75" style="width:150pt;height:60pt" o:ole="">
            <v:imagedata r:id="rId575" o:title=""/>
          </v:shape>
          <o:OLEObject Type="Embed" ProgID="Equation.DSMT4" ShapeID="_x0000_i3046" DrawAspect="Content" ObjectID="_1686728767" r:id="rId576"/>
        </w:object>
      </w:r>
      <w:r w:rsidR="00E44707" w:rsidRPr="00D80262">
        <w:rPr>
          <w:rFonts w:ascii="Chu Van An" w:hAnsi="Chu Van An" w:cs="Chu Van An"/>
          <w:sz w:val="24"/>
          <w:szCs w:val="24"/>
        </w:rPr>
        <w:t>.</w:t>
      </w:r>
    </w:p>
    <w:p w14:paraId="675E0283" w14:textId="77777777" w:rsidR="00E44707" w:rsidRPr="00D80262" w:rsidRDefault="00E44707" w:rsidP="005138A9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D80262">
        <w:rPr>
          <w:rFonts w:ascii="Chu Van An" w:hAnsi="Chu Van An" w:cs="Chu Van An"/>
          <w:sz w:val="24"/>
          <w:szCs w:val="24"/>
        </w:rPr>
        <w:t xml:space="preserve">Cho hình bình hành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720" w:dyaOrig="279" w14:anchorId="02687660">
          <v:shape id="_x0000_i3047" type="#_x0000_t75" style="width:36pt;height:14.25pt" o:ole="">
            <v:imagedata r:id="rId577" o:title=""/>
          </v:shape>
          <o:OLEObject Type="Embed" ProgID="Equation.DSMT4" ShapeID="_x0000_i3047" DrawAspect="Content" ObjectID="_1686728768" r:id="rId578"/>
        </w:object>
      </w:r>
      <w:r w:rsidRPr="00D80262">
        <w:rPr>
          <w:rFonts w:ascii="Chu Van An" w:hAnsi="Chu Van An" w:cs="Chu Van An"/>
          <w:sz w:val="24"/>
          <w:szCs w:val="24"/>
        </w:rPr>
        <w:t xml:space="preserve">,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320" w:dyaOrig="260" w14:anchorId="7C91ED4E">
          <v:shape id="_x0000_i3048" type="#_x0000_t75" style="width:15.75pt;height:12.75pt" o:ole="">
            <v:imagedata r:id="rId579" o:title=""/>
          </v:shape>
          <o:OLEObject Type="Embed" ProgID="Equation.DSMT4" ShapeID="_x0000_i3048" DrawAspect="Content" ObjectID="_1686728769" r:id="rId580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điểm trên cạnh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400" w:dyaOrig="260" w14:anchorId="0549BE88">
          <v:shape id="_x0000_i3049" type="#_x0000_t75" style="width:20.25pt;height:12.75pt" o:ole="">
            <v:imagedata r:id="rId581" o:title=""/>
          </v:shape>
          <o:OLEObject Type="Embed" ProgID="Equation.DSMT4" ShapeID="_x0000_i3049" DrawAspect="Content" ObjectID="_1686728770" r:id="rId582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sao cho: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1460" w:dyaOrig="340" w14:anchorId="791F0EE4">
          <v:shape id="_x0000_i3050" type="#_x0000_t75" style="width:72.75pt;height:17.25pt" o:ole="">
            <v:imagedata r:id="rId583" o:title=""/>
          </v:shape>
          <o:OLEObject Type="Embed" ProgID="Equation.DSMT4" ShapeID="_x0000_i3050" DrawAspect="Content" ObjectID="_1686728771" r:id="rId584"/>
        </w:object>
      </w:r>
      <w:r w:rsidRPr="00D80262">
        <w:rPr>
          <w:rFonts w:ascii="Chu Van An" w:hAnsi="Chu Van An" w:cs="Chu Van An"/>
          <w:sz w:val="24"/>
          <w:szCs w:val="24"/>
        </w:rPr>
        <w:t xml:space="preserve">.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79" w:dyaOrig="279" w14:anchorId="378B3677">
          <v:shape id="_x0000_i3051" type="#_x0000_t75" style="width:14.25pt;height:14.25pt" o:ole="">
            <v:imagedata r:id="rId585" o:title=""/>
          </v:shape>
          <o:OLEObject Type="Embed" ProgID="Equation.DSMT4" ShapeID="_x0000_i3051" DrawAspect="Content" ObjectID="_1686728772" r:id="rId586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trung điểm canh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400" w:dyaOrig="279" w14:anchorId="72B553F6">
          <v:shape id="_x0000_i3052" type="#_x0000_t75" style="width:20.25pt;height:14.25pt" o:ole="">
            <v:imagedata r:id="rId587" o:title=""/>
          </v:shape>
          <o:OLEObject Type="Embed" ProgID="Equation.DSMT4" ShapeID="_x0000_i3052" DrawAspect="Content" ObjectID="_1686728773" r:id="rId588"/>
        </w:object>
      </w:r>
      <w:r w:rsidRPr="00D80262">
        <w:rPr>
          <w:rFonts w:ascii="Chu Van An" w:hAnsi="Chu Van An" w:cs="Chu Van An"/>
          <w:sz w:val="24"/>
          <w:szCs w:val="24"/>
        </w:rPr>
        <w:t xml:space="preserve">,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60" w:dyaOrig="279" w14:anchorId="3162F150">
          <v:shape id="_x0000_i3053" type="#_x0000_t75" style="width:12.75pt;height:14.25pt" o:ole="">
            <v:imagedata r:id="rId589" o:title=""/>
          </v:shape>
          <o:OLEObject Type="Embed" ProgID="Equation.DSMT4" ShapeID="_x0000_i3053" DrawAspect="Content" ObjectID="_1686728774" r:id="rId590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trọng tâm tam giác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600" w:dyaOrig="279" w14:anchorId="3BD06819">
          <v:shape id="_x0000_i3054" type="#_x0000_t75" style="width:30pt;height:14.25pt" o:ole="">
            <v:imagedata r:id="rId591" o:title=""/>
          </v:shape>
          <o:OLEObject Type="Embed" ProgID="Equation.DSMT4" ShapeID="_x0000_i3054" DrawAspect="Content" ObjectID="_1686728775" r:id="rId592"/>
        </w:objec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 xml:space="preserve"> Khi đó</w:t>
      </w:r>
    </w:p>
    <w:p w14:paraId="1C9347B7" w14:textId="0FFA8A1D" w:rsidR="00E44707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hAnsi="Chu Van An" w:cs="Chu Van An"/>
          <w:position w:val="-24"/>
          <w:sz w:val="24"/>
          <w:szCs w:val="24"/>
        </w:rPr>
        <w:object w:dxaOrig="2040" w:dyaOrig="620" w14:anchorId="45365F59">
          <v:shape id="_x0000_i3055" type="#_x0000_t75" style="width:102pt;height:30.75pt" o:ole="">
            <v:imagedata r:id="rId593" o:title=""/>
          </v:shape>
          <o:OLEObject Type="Embed" ProgID="Equation.DSMT4" ShapeID="_x0000_i3055" DrawAspect="Content" ObjectID="_1686728776" r:id="rId594"/>
        </w:object>
      </w:r>
      <w:r w:rsidR="00E44707" w:rsidRPr="00D80262">
        <w:rPr>
          <w:rFonts w:ascii="Chu Van An" w:hAnsi="Chu Van An" w:cs="Chu Van An"/>
          <w:sz w:val="24"/>
          <w:szCs w:val="24"/>
        </w:rPr>
        <w:t>.</w:t>
      </w:r>
      <w:r w:rsidR="00E44707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hAnsi="Chu Van An" w:cs="Chu Van An"/>
          <w:position w:val="-24"/>
          <w:sz w:val="24"/>
          <w:szCs w:val="24"/>
        </w:rPr>
        <w:object w:dxaOrig="2040" w:dyaOrig="620" w14:anchorId="51F4B21F">
          <v:shape id="_x0000_i3056" type="#_x0000_t75" style="width:102pt;height:30.75pt" o:ole="">
            <v:imagedata r:id="rId595" o:title=""/>
          </v:shape>
          <o:OLEObject Type="Embed" ProgID="Equation.DSMT4" ShapeID="_x0000_i3056" DrawAspect="Content" ObjectID="_1686728777" r:id="rId596"/>
        </w:object>
      </w:r>
      <w:r w:rsidR="00E44707" w:rsidRPr="00D80262">
        <w:rPr>
          <w:rFonts w:ascii="Chu Van An" w:hAnsi="Chu Van An" w:cs="Chu Van An"/>
          <w:sz w:val="24"/>
          <w:szCs w:val="24"/>
        </w:rPr>
        <w:t>.</w:t>
      </w:r>
    </w:p>
    <w:p w14:paraId="5932EF13" w14:textId="2D9FF079" w:rsidR="00E44707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hAnsi="Chu Van An" w:cs="Chu Van An"/>
          <w:position w:val="-24"/>
          <w:sz w:val="24"/>
          <w:szCs w:val="24"/>
        </w:rPr>
        <w:object w:dxaOrig="2020" w:dyaOrig="620" w14:anchorId="33623278">
          <v:shape id="_x0000_i3057" type="#_x0000_t75" style="width:101.25pt;height:30.75pt" o:ole="">
            <v:imagedata r:id="rId597" o:title=""/>
          </v:shape>
          <o:OLEObject Type="Embed" ProgID="Equation.DSMT4" ShapeID="_x0000_i3057" DrawAspect="Content" ObjectID="_1686728778" r:id="rId598"/>
        </w:object>
      </w:r>
      <w:r w:rsidR="00E44707" w:rsidRPr="00D80262">
        <w:rPr>
          <w:rFonts w:ascii="Chu Van An" w:hAnsi="Chu Van An" w:cs="Chu Van An"/>
          <w:sz w:val="24"/>
          <w:szCs w:val="24"/>
        </w:rPr>
        <w:t>.</w:t>
      </w:r>
      <w:r w:rsidR="00E44707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E44707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44707" w:rsidRPr="00D80262">
        <w:rPr>
          <w:rFonts w:ascii="Chu Van An" w:hAnsi="Chu Van An" w:cs="Chu Van An"/>
          <w:position w:val="-24"/>
          <w:sz w:val="24"/>
          <w:szCs w:val="24"/>
        </w:rPr>
        <w:object w:dxaOrig="2040" w:dyaOrig="620" w14:anchorId="5936EBF3">
          <v:shape id="_x0000_i3058" type="#_x0000_t75" style="width:102pt;height:30.75pt" o:ole="">
            <v:imagedata r:id="rId599" o:title=""/>
          </v:shape>
          <o:OLEObject Type="Embed" ProgID="Equation.DSMT4" ShapeID="_x0000_i3058" DrawAspect="Content" ObjectID="_1686728779" r:id="rId600"/>
        </w:object>
      </w:r>
      <w:r w:rsidR="00E44707" w:rsidRPr="00D80262">
        <w:rPr>
          <w:rFonts w:ascii="Chu Van An" w:hAnsi="Chu Van An" w:cs="Chu Van An"/>
          <w:sz w:val="24"/>
          <w:szCs w:val="24"/>
        </w:rPr>
        <w:t>.</w:t>
      </w:r>
    </w:p>
    <w:p w14:paraId="120AA391" w14:textId="77777777" w:rsidR="00E44707" w:rsidRPr="00D80262" w:rsidRDefault="00E44707" w:rsidP="003D3F6B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D31A839" w14:textId="77777777" w:rsidR="00E44707" w:rsidRPr="00D80262" w:rsidRDefault="00E44707" w:rsidP="003D3F6B">
      <w:pPr>
        <w:spacing w:before="60" w:after="60"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0262">
        <w:rPr>
          <w:rFonts w:ascii="Chu Van An" w:hAnsi="Chu Van An" w:cs="Chu Van An"/>
          <w:b/>
          <w:sz w:val="24"/>
          <w:szCs w:val="24"/>
        </w:rPr>
        <w:t>Chọn A</w:t>
      </w:r>
    </w:p>
    <w:p w14:paraId="350F758A" w14:textId="721AFC5A" w:rsidR="00E44707" w:rsidRPr="00D80262" w:rsidRDefault="00E44707" w:rsidP="003D3F6B">
      <w:pPr>
        <w:spacing w:before="60" w:after="60"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D80262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2B06B89F" wp14:editId="43E638B9">
            <wp:extent cx="2743200" cy="1152525"/>
            <wp:effectExtent l="0" t="0" r="0" b="952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1"/>
                    <pic:cNvPicPr>
                      <a:picLocks noChangeAspect="1" noChangeArrowheads="1"/>
                    </pic:cNvPicPr>
                  </pic:nvPicPr>
                  <pic:blipFill>
                    <a:blip r:embed="rId6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1CF903" w14:textId="0C810886" w:rsidR="00E44707" w:rsidRPr="00D80262" w:rsidRDefault="003D3F6B" w:rsidP="003D3F6B">
      <w:pPr>
        <w:spacing w:before="60" w:after="60"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E44707" w:rsidRPr="00D80262">
        <w:rPr>
          <w:rFonts w:ascii="Chu Van An" w:hAnsi="Chu Van An" w:cs="Chu Van An"/>
          <w:sz w:val="24"/>
          <w:szCs w:val="24"/>
        </w:rPr>
        <w:t>Ta có:</w:t>
      </w:r>
    </w:p>
    <w:p w14:paraId="4B89C5AD" w14:textId="77777777" w:rsidR="00E44707" w:rsidRPr="00D80262" w:rsidRDefault="00E44707" w:rsidP="003D3F6B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position w:val="-24"/>
          <w:sz w:val="24"/>
          <w:szCs w:val="24"/>
        </w:rPr>
        <w:object w:dxaOrig="4520" w:dyaOrig="620" w14:anchorId="3BE58274">
          <v:shape id="_x0000_i3006" type="#_x0000_t75" style="width:225.75pt;height:30.75pt" o:ole="">
            <v:imagedata r:id="rId602" o:title=""/>
          </v:shape>
          <o:OLEObject Type="Embed" ProgID="Equation.DSMT4" ShapeID="_x0000_i3006" DrawAspect="Content" ObjectID="_1686728780" r:id="rId603"/>
        </w:object>
      </w:r>
    </w:p>
    <w:p w14:paraId="7F7152AA" w14:textId="77777777" w:rsidR="00E44707" w:rsidRPr="00D80262" w:rsidRDefault="00E44707" w:rsidP="003D3F6B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position w:val="-24"/>
          <w:sz w:val="24"/>
          <w:szCs w:val="24"/>
        </w:rPr>
        <w:object w:dxaOrig="4180" w:dyaOrig="620" w14:anchorId="6ECA7C0C">
          <v:shape id="_x0000_i3007" type="#_x0000_t75" style="width:209.25pt;height:30.75pt" o:ole="">
            <v:imagedata r:id="rId604" o:title=""/>
          </v:shape>
          <o:OLEObject Type="Embed" ProgID="Equation.DSMT4" ShapeID="_x0000_i3007" DrawAspect="Content" ObjectID="_1686728781" r:id="rId605"/>
        </w:object>
      </w:r>
    </w:p>
    <w:p w14:paraId="397D3546" w14:textId="77777777" w:rsidR="00E44707" w:rsidRPr="00D80262" w:rsidRDefault="00E44707" w:rsidP="003D3F6B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position w:val="-24"/>
          <w:sz w:val="24"/>
          <w:szCs w:val="24"/>
        </w:rPr>
        <w:object w:dxaOrig="5200" w:dyaOrig="620" w14:anchorId="6905C561">
          <v:shape id="_x0000_i3008" type="#_x0000_t75" style="width:260.25pt;height:30.75pt" o:ole="">
            <v:imagedata r:id="rId606" o:title=""/>
          </v:shape>
          <o:OLEObject Type="Embed" ProgID="Equation.DSMT4" ShapeID="_x0000_i3008" DrawAspect="Content" ObjectID="_1686728782" r:id="rId607"/>
        </w:object>
      </w:r>
    </w:p>
    <w:p w14:paraId="13719F77" w14:textId="77777777" w:rsidR="00E44707" w:rsidRPr="00D80262" w:rsidRDefault="00E44707" w:rsidP="003D3F6B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position w:val="-24"/>
          <w:sz w:val="24"/>
          <w:szCs w:val="24"/>
        </w:rPr>
        <w:object w:dxaOrig="3900" w:dyaOrig="620" w14:anchorId="1D71FF2B">
          <v:shape id="_x0000_i3009" type="#_x0000_t75" style="width:195pt;height:30.75pt" o:ole="">
            <v:imagedata r:id="rId608" o:title=""/>
          </v:shape>
          <o:OLEObject Type="Embed" ProgID="Equation.DSMT4" ShapeID="_x0000_i3009" DrawAspect="Content" ObjectID="_1686728783" r:id="rId609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4BFC7550" w14:textId="74723B47" w:rsidR="00E44707" w:rsidRPr="00D80262" w:rsidRDefault="00E44707" w:rsidP="003D3F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5F54EC" w:rsidRPr="00D80262" w14:paraId="3F7A2E85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DB424E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60" w:dyaOrig="279" w14:anchorId="39693E5B">
                <v:shape id="_x0000_i31778" type="#_x0000_t75" style="width:27.75pt;height:14.25pt" o:ole="">
                  <v:imagedata r:id="rId610" o:title=""/>
                </v:shape>
                <o:OLEObject Type="Embed" ProgID="Equation.DSMT4" ShapeID="_x0000_i31778" DrawAspect="Content" ObjectID="_1686728784" r:id="rId61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20" w:dyaOrig="260" w14:anchorId="1589F723">
                <v:shape id="_x0000_i31779" type="#_x0000_t75" style="width:15.75pt;height:12.75pt" o:ole="">
                  <v:imagedata r:id="rId579" o:title=""/>
                </v:shape>
                <o:OLEObject Type="Embed" ProgID="Equation.DSMT4" ShapeID="_x0000_i31779" DrawAspect="Content" ObjectID="_1686728785" r:id="rId61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điểm trên cạnh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0" w:dyaOrig="279" w14:anchorId="68DAB787">
                <v:shape id="_x0000_i31780" type="#_x0000_t75" style="width:20.25pt;height:14.25pt" o:ole="">
                  <v:imagedata r:id="rId613" o:title=""/>
                </v:shape>
                <o:OLEObject Type="Embed" ProgID="Equation.DSMT4" ShapeID="_x0000_i31780" DrawAspect="Content" ObjectID="_1686728786" r:id="rId61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180" w:dyaOrig="279" w14:anchorId="29BFB0A1">
                <v:shape id="_x0000_i31781" type="#_x0000_t75" style="width:59.25pt;height:14.25pt" o:ole="">
                  <v:imagedata r:id="rId615" o:title=""/>
                </v:shape>
                <o:OLEObject Type="Embed" ProgID="Equation.DSMT4" ShapeID="_x0000_i31781" DrawAspect="Content" ObjectID="_1686728787" r:id="rId616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Đẳng thức nào sau đây đúng?</w:t>
            </w:r>
          </w:p>
          <w:p w14:paraId="7D8B84D9" w14:textId="71FDD67E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2000" w:dyaOrig="620" w14:anchorId="39E7CA42">
                <v:shape id="_x0000_i31782" type="#_x0000_t75" style="width:99.75pt;height:30.75pt" o:ole="">
                  <v:imagedata r:id="rId617" o:title=""/>
                </v:shape>
                <o:OLEObject Type="Embed" ProgID="Equation.DSMT4" ShapeID="_x0000_i31782" DrawAspect="Content" ObjectID="_1686728788" r:id="rId61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2020" w:dyaOrig="620" w14:anchorId="0C47218B">
                <v:shape id="_x0000_i31783" type="#_x0000_t75" style="width:101.25pt;height:30.75pt" o:ole="">
                  <v:imagedata r:id="rId619" o:title=""/>
                </v:shape>
                <o:OLEObject Type="Embed" ProgID="Equation.DSMT4" ShapeID="_x0000_i31783" DrawAspect="Content" ObjectID="_1686728789" r:id="rId62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C7462DA" w14:textId="01A66E7F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2000" w:dyaOrig="620" w14:anchorId="1FDE83A0">
                <v:shape id="_x0000_i31784" type="#_x0000_t75" style="width:99.75pt;height:30.75pt" o:ole="">
                  <v:imagedata r:id="rId621" o:title=""/>
                </v:shape>
                <o:OLEObject Type="Embed" ProgID="Equation.DSMT4" ShapeID="_x0000_i31784" DrawAspect="Content" ObjectID="_1686728790" r:id="rId62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2000" w:dyaOrig="620" w14:anchorId="366C5875">
                <v:shape id="_x0000_i31785" type="#_x0000_t75" style="width:99.75pt;height:30.75pt" o:ole="">
                  <v:imagedata r:id="rId623" o:title=""/>
                </v:shape>
                <o:OLEObject Type="Embed" ProgID="Equation.DSMT4" ShapeID="_x0000_i31785" DrawAspect="Content" ObjectID="_1686728791" r:id="rId62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801464C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3F2AA3F" w14:textId="77777777" w:rsidR="005F54EC" w:rsidRPr="00D80262" w:rsidRDefault="005F54EC" w:rsidP="003D3F6B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bookmarkStart w:id="80" w:name="_Hlk76098957"/>
            <w:bookmarkStart w:id="81" w:name="_Hlk76067130"/>
            <w:bookmarkStart w:id="82" w:name="_Hlk76066927"/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441271E2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D577311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2: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570" w:dyaOrig="270" w14:anchorId="758A5758">
                <v:shape id="_x0000_i31786" type="#_x0000_t75" style="width:28.5pt;height:13.5pt" o:ole="">
                  <v:imagedata r:id="rId625" o:title=""/>
                </v:shape>
                <o:OLEObject Type="Embed" ProgID="Equation.DSMT4" ShapeID="_x0000_i31786" DrawAspect="Content" ObjectID="_1686728792" r:id="rId62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  <w:lang w:val="nl-NL"/>
              </w:rPr>
              <w:object w:dxaOrig="330" w:dyaOrig="255" w14:anchorId="5745B8D0">
                <v:shape id="_x0000_i31787" type="#_x0000_t75" style="width:16.5pt;height:12.75pt" o:ole="">
                  <v:imagedata r:id="rId627" o:title=""/>
                </v:shape>
                <o:OLEObject Type="Embed" ProgID="Equation.DSMT4" ShapeID="_x0000_i31787" DrawAspect="Content" ObjectID="_1686728793" r:id="rId62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thuộc cạnh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  <w:lang w:val="nl-NL"/>
              </w:rPr>
              <w:object w:dxaOrig="405" w:dyaOrig="255" w14:anchorId="28CFE87E">
                <v:shape id="_x0000_i31788" type="#_x0000_t75" style="width:20.25pt;height:12.75pt" o:ole="">
                  <v:imagedata r:id="rId629" o:title=""/>
                </v:shape>
                <o:OLEObject Type="Embed" ProgID="Equation.DSMT4" ShapeID="_x0000_i31788" DrawAspect="Content" ObjectID="_1686728794" r:id="rId63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270" w:dyaOrig="270" w14:anchorId="4B16F6F3">
                <v:shape id="_x0000_i31789" type="#_x0000_t75" style="width:13.5pt;height:13.5pt" o:ole="">
                  <v:imagedata r:id="rId631" o:title=""/>
                </v:shape>
                <o:OLEObject Type="Embed" ProgID="Equation.DSMT4" ShapeID="_x0000_i31789" DrawAspect="Content" ObjectID="_1686728795" r:id="rId63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thuộc cạnh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420" w:dyaOrig="270" w14:anchorId="4B0CA590">
                <v:shape id="_x0000_i31790" type="#_x0000_t75" style="width:21pt;height:13.5pt" o:ole="">
                  <v:imagedata r:id="rId633" o:title=""/>
                </v:shape>
                <o:OLEObject Type="Embed" ProgID="Equation.DSMT4" ShapeID="_x0000_i31790" DrawAspect="Content" ObjectID="_1686728796" r:id="rId63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sao cho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  <w:lang w:val="nl-NL"/>
              </w:rPr>
              <w:object w:dxaOrig="1200" w:dyaOrig="630" w14:anchorId="3F38649F">
                <v:shape id="_x0000_i31791" type="#_x0000_t75" style="width:60pt;height:31.5pt" o:ole="">
                  <v:imagedata r:id="rId635" o:title=""/>
                </v:shape>
                <o:OLEObject Type="Embed" ProgID="Equation.DSMT4" ShapeID="_x0000_i31791" DrawAspect="Content" ObjectID="_1686728797" r:id="rId63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  <w:lang w:val="nl-NL"/>
              </w:rPr>
              <w:object w:dxaOrig="1200" w:dyaOrig="630" w14:anchorId="71790365">
                <v:shape id="_x0000_i31792" type="#_x0000_t75" style="width:60pt;height:31.5pt" o:ole="">
                  <v:imagedata r:id="rId637" o:title=""/>
                </v:shape>
                <o:OLEObject Type="Embed" ProgID="Equation.DSMT4" ShapeID="_x0000_i31792" DrawAspect="Content" ObjectID="_1686728798" r:id="rId63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và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  <w:lang w:val="nl-NL"/>
              </w:rPr>
              <w:object w:dxaOrig="255" w:dyaOrig="255" w14:anchorId="4A843F83">
                <v:shape id="_x0000_i31793" type="#_x0000_t75" style="width:12.75pt;height:12.75pt" o:ole="">
                  <v:imagedata r:id="rId639" o:title=""/>
                </v:shape>
                <o:OLEObject Type="Embed" ProgID="Equation.DSMT4" ShapeID="_x0000_i31793" DrawAspect="Content" ObjectID="_1686728799" r:id="rId64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thoả mãn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  <w:lang w:val="nl-NL"/>
              </w:rPr>
              <w:object w:dxaOrig="1140" w:dyaOrig="630" w14:anchorId="4E856E50">
                <v:shape id="_x0000_i31794" type="#_x0000_t75" style="width:57pt;height:31.5pt" o:ole="">
                  <v:imagedata r:id="rId641" o:title=""/>
                </v:shape>
                <o:OLEObject Type="Embed" ProgID="Equation.DSMT4" ShapeID="_x0000_i31794" DrawAspect="Content" ObjectID="_1686728800" r:id="rId64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>. Khẳng định nào sau đây đúng?</w:t>
            </w:r>
          </w:p>
          <w:p w14:paraId="2EE62958" w14:textId="3F44D080" w:rsidR="005F54EC" w:rsidRPr="00D80262" w:rsidRDefault="005F54EC" w:rsidP="003D3F6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  <w:lang w:val="vi-VN"/>
              </w:rPr>
              <w:object w:dxaOrig="1950" w:dyaOrig="630" w14:anchorId="6FE5D837">
                <v:shape id="_x0000_i31795" type="#_x0000_t75" style="width:97.5pt;height:31.5pt" o:ole="">
                  <v:imagedata r:id="rId643" o:title=""/>
                </v:shape>
                <o:OLEObject Type="Embed" ProgID="Equation.DSMT4" ShapeID="_x0000_i31795" DrawAspect="Content" ObjectID="_1686728801" r:id="rId64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  <w:lang w:val="vi-VN"/>
              </w:rPr>
              <w:object w:dxaOrig="2115" w:dyaOrig="630" w14:anchorId="5FA4980F">
                <v:shape id="_x0000_i31796" type="#_x0000_t75" style="width:105.75pt;height:31.5pt" o:ole="">
                  <v:imagedata r:id="rId645" o:title=""/>
                </v:shape>
                <o:OLEObject Type="Embed" ProgID="Equation.DSMT4" ShapeID="_x0000_i31796" DrawAspect="Content" ObjectID="_1686728802" r:id="rId64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ECCEA76" w14:textId="6A04920C" w:rsidR="005F54EC" w:rsidRPr="00D80262" w:rsidRDefault="005F54EC" w:rsidP="003D3F6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  <w:lang w:val="vi-VN"/>
              </w:rPr>
              <w:object w:dxaOrig="1950" w:dyaOrig="630" w14:anchorId="486A6ECF">
                <v:shape id="_x0000_i31797" type="#_x0000_t75" style="width:97.5pt;height:31.5pt" o:ole="">
                  <v:imagedata r:id="rId647" o:title=""/>
                </v:shape>
                <o:OLEObject Type="Embed" ProgID="Equation.DSMT4" ShapeID="_x0000_i31797" DrawAspect="Content" ObjectID="_1686728803" r:id="rId64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  <w:lang w:val="vi-VN"/>
              </w:rPr>
              <w:object w:dxaOrig="2115" w:dyaOrig="630" w14:anchorId="3629E29A">
                <v:shape id="_x0000_i31798" type="#_x0000_t75" style="width:105.75pt;height:31.5pt" o:ole="">
                  <v:imagedata r:id="rId649" o:title=""/>
                </v:shape>
                <o:OLEObject Type="Embed" ProgID="Equation.DSMT4" ShapeID="_x0000_i31798" DrawAspect="Content" ObjectID="_1686728804" r:id="rId650"/>
              </w:object>
            </w:r>
          </w:p>
          <w:p w14:paraId="264B9460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87E2BE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2B529B2E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A7C34C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3: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7FE6FAE5">
                <v:shape id="_x0000_i31799" type="#_x0000_t75" style="width:27.75pt;height:14.25pt" o:ole="">
                  <v:imagedata r:id="rId651" o:title=""/>
                </v:shape>
                <o:OLEObject Type="Embed" ProgID="Equation.DSMT4" ShapeID="_x0000_i31799" DrawAspect="Content" ObjectID="_1686728805" r:id="rId65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5B3411EF">
                <v:shape id="_x0000_i31800" type="#_x0000_t75" style="width:36.75pt;height:14.25pt" o:ole="">
                  <v:imagedata r:id="rId653" o:title=""/>
                </v:shape>
                <o:OLEObject Type="Embed" ProgID="Equation.DSMT4" ShapeID="_x0000_i31800" DrawAspect="Content" ObjectID="_1686728806" r:id="rId65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65" w:dyaOrig="285" w14:anchorId="77A0E9A5">
                <v:shape id="_x0000_i31801" type="#_x0000_t75" style="width:38.25pt;height:14.25pt" o:ole="">
                  <v:imagedata r:id="rId655" o:title=""/>
                </v:shape>
                <o:OLEObject Type="Embed" ProgID="Equation.DSMT4" ShapeID="_x0000_i31801" DrawAspect="Content" ObjectID="_1686728807" r:id="rId65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840" w:dyaOrig="285" w14:anchorId="73304763">
                <v:shape id="_x0000_i31802" type="#_x0000_t75" style="width:42pt;height:14.25pt" o:ole="">
                  <v:imagedata r:id="rId657" o:title=""/>
                </v:shape>
                <o:OLEObject Type="Embed" ProgID="Equation.DSMT4" ShapeID="_x0000_i31802" DrawAspect="Content" ObjectID="_1686728808" r:id="rId65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15" w:dyaOrig="255" w14:anchorId="1E2FA943">
                <v:shape id="_x0000_i31803" type="#_x0000_t75" style="width:15.75pt;height:12.75pt" o:ole="">
                  <v:imagedata r:id="rId659" o:title=""/>
                </v:shape>
                <o:OLEObject Type="Embed" ProgID="Equation.DSMT4" ShapeID="_x0000_i31803" DrawAspect="Content" ObjectID="_1686728809" r:id="rId66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285" w14:anchorId="257D3267">
                <v:shape id="_x0000_i31804" type="#_x0000_t75" style="width:20.25pt;height:14.25pt" o:ole="">
                  <v:imagedata r:id="rId661" o:title=""/>
                </v:shape>
                <o:OLEObject Type="Embed" ProgID="Equation.DSMT4" ShapeID="_x0000_i31804" DrawAspect="Content" ObjectID="_1686728810" r:id="rId66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85" w:dyaOrig="285" w14:anchorId="4F0362B2">
                <v:shape id="_x0000_i31805" type="#_x0000_t75" style="width:14.25pt;height:14.25pt" o:ole="">
                  <v:imagedata r:id="rId663" o:title=""/>
                </v:shape>
                <o:OLEObject Type="Embed" ProgID="Equation.DSMT4" ShapeID="_x0000_i31805" DrawAspect="Content" ObjectID="_1686728811" r:id="rId66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thuộc cạnh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20" w:dyaOrig="285" w14:anchorId="4FEE393B">
                <v:shape id="_x0000_i31806" type="#_x0000_t75" style="width:21pt;height:14.25pt" o:ole="">
                  <v:imagedata r:id="rId665" o:title=""/>
                </v:shape>
                <o:OLEObject Type="Embed" ProgID="Equation.DSMT4" ShapeID="_x0000_i31806" DrawAspect="Content" ObjectID="_1686728812" r:id="rId66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sao cho </w:t>
            </w:r>
            <w:r w:rsidRPr="00D80262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875" w:dyaOrig="405" w14:anchorId="01165BDD">
                <v:shape id="_x0000_i31807" type="#_x0000_t75" style="width:93.75pt;height:20.25pt" o:ole="">
                  <v:imagedata r:id="rId667" o:title=""/>
                </v:shape>
                <o:OLEObject Type="Embed" ProgID="Equation.DSMT4" ShapeID="_x0000_i31807" DrawAspect="Content" ObjectID="_1686728813" r:id="rId66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Hệ thức nào sau đây là đúng?</w:t>
            </w:r>
          </w:p>
          <w:p w14:paraId="48FBE611" w14:textId="61533579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2565" w:dyaOrig="690" w14:anchorId="51CECF14">
                <v:shape id="_x0000_i31808" type="#_x0000_t75" style="width:128.25pt;height:34.5pt" o:ole="">
                  <v:imagedata r:id="rId669" o:title=""/>
                </v:shape>
                <o:OLEObject Type="Embed" ProgID="Equation.DSMT4" ShapeID="_x0000_i31808" DrawAspect="Content" ObjectID="_1686728814" r:id="rId670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2565" w:dyaOrig="690" w14:anchorId="05EB090A">
                <v:shape id="_x0000_i31809" type="#_x0000_t75" style="width:128.25pt;height:34.5pt" o:ole="">
                  <v:imagedata r:id="rId671" o:title=""/>
                </v:shape>
                <o:OLEObject Type="Embed" ProgID="Equation.DSMT4" ShapeID="_x0000_i31809" DrawAspect="Content" ObjectID="_1686728815" r:id="rId672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2B60182" w14:textId="2CEEC6B4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2520" w:dyaOrig="690" w14:anchorId="24C66A40">
                <v:shape id="_x0000_i31810" type="#_x0000_t75" style="width:126pt;height:34.5pt" o:ole="">
                  <v:imagedata r:id="rId673" o:title=""/>
                </v:shape>
                <o:OLEObject Type="Embed" ProgID="Equation.DSMT4" ShapeID="_x0000_i31810" DrawAspect="Content" ObjectID="_1686728816" r:id="rId674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2565" w:dyaOrig="690" w14:anchorId="6AE6D3C4">
                <v:shape id="_x0000_i31811" type="#_x0000_t75" style="width:128.25pt;height:34.5pt" o:ole="">
                  <v:imagedata r:id="rId675" o:title=""/>
                </v:shape>
                <o:OLEObject Type="Embed" ProgID="Equation.DSMT4" ShapeID="_x0000_i31811" DrawAspect="Content" ObjectID="_1686728817" r:id="rId676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B6477D9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8568C55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74554231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1808C2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Cho hình bình hành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34570116">
                <v:shape id="_x0000_i31812" type="#_x0000_t75" style="width:36pt;height:13.5pt" o:ole="">
                  <v:imagedata r:id="rId677" o:title=""/>
                </v:shape>
                <o:OLEObject Type="Embed" ProgID="Equation.DSMT4" ShapeID="_x0000_i31812" DrawAspect="Content" ObjectID="_1686728818" r:id="rId678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lấy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08D17EA4">
                <v:shape id="_x0000_i31813" type="#_x0000_t75" style="width:16.5pt;height:13.5pt" o:ole="">
                  <v:imagedata r:id="rId679" o:title=""/>
                </v:shape>
                <o:OLEObject Type="Embed" ProgID="Equation.DSMT4" ShapeID="_x0000_i31813" DrawAspect="Content" ObjectID="_1686728819" r:id="rId680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trên cạnh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70" w14:anchorId="67F3FE4A">
                <v:shape id="_x0000_i31814" type="#_x0000_t75" style="width:20.25pt;height:13.5pt" o:ole="">
                  <v:imagedata r:id="rId681" o:title=""/>
                </v:shape>
                <o:OLEObject Type="Embed" ProgID="Equation.DSMT4" ShapeID="_x0000_i31814" DrawAspect="Content" ObjectID="_1686728820" r:id="rId682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166F5D3D">
                <v:shape id="_x0000_i31815" type="#_x0000_t75" style="width:13.5pt;height:13.5pt" o:ole="">
                  <v:imagedata r:id="rId683" o:title=""/>
                </v:shape>
                <o:OLEObject Type="Embed" ProgID="Equation.DSMT4" ShapeID="_x0000_i31815" DrawAspect="Content" ObjectID="_1686728821" r:id="rId684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trên cạnh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70" w14:anchorId="4958A668">
                <v:shape id="_x0000_i31816" type="#_x0000_t75" style="width:20.25pt;height:13.5pt" o:ole="">
                  <v:imagedata r:id="rId685" o:title=""/>
                </v:shape>
                <o:OLEObject Type="Embed" ProgID="Equation.DSMT4" ShapeID="_x0000_i31816" DrawAspect="Content" ObjectID="_1686728822" r:id="rId686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15" w:dyaOrig="630" w14:anchorId="68F4B4ED">
                <v:shape id="_x0000_i31817" type="#_x0000_t75" style="width:60.75pt;height:31.5pt" o:ole="">
                  <v:imagedata r:id="rId687" o:title=""/>
                </v:shape>
                <o:OLEObject Type="Embed" ProgID="Equation.DSMT4" ShapeID="_x0000_i31817" DrawAspect="Content" ObjectID="_1686728823" r:id="rId688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15" w:dyaOrig="630" w14:anchorId="0ECDDD70">
                <v:shape id="_x0000_i31818" type="#_x0000_t75" style="width:60.75pt;height:31.5pt" o:ole="">
                  <v:imagedata r:id="rId689" o:title=""/>
                </v:shape>
                <o:OLEObject Type="Embed" ProgID="Equation.DSMT4" ShapeID="_x0000_i31818" DrawAspect="Content" ObjectID="_1686728824" r:id="rId690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Gọi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0AB4D666">
                <v:shape id="_x0000_i31819" type="#_x0000_t75" style="width:9.75pt;height:13.5pt" o:ole="">
                  <v:imagedata r:id="rId691" o:title=""/>
                </v:shape>
                <o:OLEObject Type="Embed" ProgID="Equation.DSMT4" ShapeID="_x0000_i31819" DrawAspect="Content" ObjectID="_1686728825" r:id="rId692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70" w14:anchorId="5691D02F">
                <v:shape id="_x0000_i31820" type="#_x0000_t75" style="width:11.25pt;height:13.5pt" o:ole="">
                  <v:imagedata r:id="rId693" o:title=""/>
                </v:shape>
                <o:OLEObject Type="Embed" ProgID="Equation.DSMT4" ShapeID="_x0000_i31820" DrawAspect="Content" ObjectID="_1686728826" r:id="rId694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là các điểm thỏa mãn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80" w:dyaOrig="345" w14:anchorId="32EC7FB4">
                <v:shape id="_x0000_i31821" type="#_x0000_t75" style="width:54pt;height:17.25pt" o:ole="">
                  <v:imagedata r:id="rId695" o:title=""/>
                </v:shape>
                <o:OLEObject Type="Embed" ProgID="Equation.DSMT4" ShapeID="_x0000_i31821" DrawAspect="Content" ObjectID="_1686728827" r:id="rId696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20" w:dyaOrig="345" w14:anchorId="35EBF40F">
                <v:shape id="_x0000_i31822" type="#_x0000_t75" style="width:51pt;height:17.25pt" o:ole="">
                  <v:imagedata r:id="rId697" o:title=""/>
                </v:shape>
                <o:OLEObject Type="Embed" ProgID="Equation.DSMT4" ShapeID="_x0000_i31822" DrawAspect="Content" ObjectID="_1686728828" r:id="rId698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. Khi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70" w14:anchorId="37FEAADB">
                <v:shape id="_x0000_i31823" type="#_x0000_t75" style="width:11.25pt;height:13.5pt" o:ole="">
                  <v:imagedata r:id="rId699" o:title=""/>
                </v:shape>
                <o:OLEObject Type="Embed" ProgID="Equation.DSMT4" ShapeID="_x0000_i31823" DrawAspect="Content" ObjectID="_1686728829" r:id="rId700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là trọng tâm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30" w:dyaOrig="270" w14:anchorId="3FED715F">
                <v:shape id="_x0000_i31824" type="#_x0000_t75" style="width:31.5pt;height:13.5pt" o:ole="">
                  <v:imagedata r:id="rId701" o:title=""/>
                </v:shape>
                <o:OLEObject Type="Embed" ProgID="Equation.DSMT4" ShapeID="_x0000_i31824" DrawAspect="Content" ObjectID="_1686728830" r:id="rId702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thì tích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25" w14:anchorId="13230CE0">
                <v:shape id="_x0000_i31825" type="#_x0000_t75" style="width:21pt;height:11.25pt" o:ole="">
                  <v:imagedata r:id="rId703" o:title=""/>
                </v:shape>
                <o:OLEObject Type="Embed" ProgID="Equation.DSMT4" ShapeID="_x0000_i31825" DrawAspect="Content" ObjectID="_1686728831" r:id="rId704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bằng bao nhiêu?</w:t>
            </w:r>
          </w:p>
          <w:p w14:paraId="0414B42D" w14:textId="272E5828" w:rsidR="005F54EC" w:rsidRPr="00D80262" w:rsidRDefault="005F54EC" w:rsidP="003D3F6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135" w:dyaOrig="270" w14:anchorId="42B1AC2A">
                <v:shape id="_x0000_i31826" type="#_x0000_t75" style="width:6.75pt;height:13.5pt" o:ole="">
                  <v:imagedata r:id="rId705" o:title=""/>
                </v:shape>
                <o:OLEObject Type="Embed" ProgID="Equation.DSMT4" ShapeID="_x0000_i31826" DrawAspect="Content" ObjectID="_1686728832" r:id="rId706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240" w:dyaOrig="630" w14:anchorId="3526A957">
                <v:shape id="_x0000_i31827" type="#_x0000_t75" style="width:12pt;height:31.5pt" o:ole="">
                  <v:imagedata r:id="rId707" o:title=""/>
                </v:shape>
                <o:OLEObject Type="Embed" ProgID="Equation.DSMT4" ShapeID="_x0000_i31827" DrawAspect="Content" ObjectID="_1686728833" r:id="rId708"/>
              </w:object>
            </w:r>
            <w:r w:rsidRPr="00D80262">
              <w:rPr>
                <w:rFonts w:ascii="Chu Van An" w:eastAsia="Times New Roman" w:hAnsi="Chu Van An" w:cs="Chu Van An"/>
                <w:bCs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Cs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225" w:dyaOrig="630" w14:anchorId="273B3F88">
                <v:shape id="_x0000_i31828" type="#_x0000_t75" style="width:11.25pt;height:31.5pt" o:ole="">
                  <v:imagedata r:id="rId709" o:title=""/>
                </v:shape>
                <o:OLEObject Type="Embed" ProgID="Equation.DSMT4" ShapeID="_x0000_i31828" DrawAspect="Content" ObjectID="_1686728834" r:id="rId710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0" w:dyaOrig="270" w14:anchorId="2700FE7A">
                <v:shape id="_x0000_i31829" type="#_x0000_t75" style="width:9pt;height:13.5pt" o:ole="">
                  <v:imagedata r:id="rId711" o:title=""/>
                </v:shape>
                <o:OLEObject Type="Embed" ProgID="Equation.DSMT4" ShapeID="_x0000_i31829" DrawAspect="Content" ObjectID="_1686728835" r:id="rId712"/>
              </w:object>
            </w:r>
            <w:r w:rsidRPr="00D80262">
              <w:rPr>
                <w:rFonts w:ascii="Chu Van An" w:eastAsia="Times New Roman" w:hAnsi="Chu Van An" w:cs="Chu Van An"/>
                <w:bCs/>
                <w:sz w:val="24"/>
                <w:szCs w:val="24"/>
              </w:rPr>
              <w:t>.</w:t>
            </w:r>
          </w:p>
          <w:p w14:paraId="2950D095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5E9A61" w14:textId="77777777" w:rsidR="005F54EC" w:rsidRPr="00D80262" w:rsidRDefault="005F54EC" w:rsidP="003D3F6B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420DF2CC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5D95288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5: </w: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Cho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6C2F5F64">
                <v:shape id="_x0000_i31830" type="#_x0000_t75" style="width:33.75pt;height:14.25pt" o:ole="">
                  <v:imagedata r:id="rId713" o:title=""/>
                </v:shape>
                <o:OLEObject Type="Embed" ProgID="Equation.DSMT4" ShapeID="_x0000_i31830" DrawAspect="Content" ObjectID="_1686728836" r:id="rId714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70" w14:anchorId="706B6DB2">
                <v:shape id="_x0000_i31831" type="#_x0000_t75" style="width:12.75pt;height:13.5pt" o:ole="">
                  <v:imagedata r:id="rId715" o:title=""/>
                </v:shape>
                <o:OLEObject Type="Embed" ProgID="Equation.DSMT4" ShapeID="_x0000_i31831" DrawAspect="Content" ObjectID="_1686728837" r:id="rId716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là trung điểm của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645C34EE">
                <v:shape id="_x0000_i31832" type="#_x0000_t75" style="width:21pt;height:14.25pt" o:ole="">
                  <v:imagedata r:id="rId717" o:title=""/>
                </v:shape>
                <o:OLEObject Type="Embed" ProgID="Equation.DSMT4" ShapeID="_x0000_i31832" DrawAspect="Content" ObjectID="_1686728838" r:id="rId718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70" w14:anchorId="406784A0">
                <v:shape id="_x0000_i31833" type="#_x0000_t75" style="width:12.75pt;height:13.5pt" o:ole="">
                  <v:imagedata r:id="rId719" o:title=""/>
                </v:shape>
                <o:OLEObject Type="Embed" ProgID="Equation.DSMT4" ShapeID="_x0000_i31833" DrawAspect="Content" ObjectID="_1686728839" r:id="rId720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là trọng tâm của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85" w14:anchorId="5E57B2C2">
                <v:shape id="_x0000_i31834" type="#_x0000_t75" style="width:34.5pt;height:14.25pt" o:ole="">
                  <v:imagedata r:id="rId721" o:title=""/>
                </v:shape>
                <o:OLEObject Type="Embed" ProgID="Equation.DSMT4" ShapeID="_x0000_i31834" DrawAspect="Content" ObjectID="_1686728840" r:id="rId722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 Khẳng định nào đúng?</w:t>
            </w:r>
          </w:p>
          <w:p w14:paraId="7D3FE147" w14:textId="1A33704A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890" w:dyaOrig="630" w14:anchorId="6571A500">
                <v:shape id="_x0000_i31835" type="#_x0000_t75" style="width:94.5pt;height:31.5pt" o:ole="">
                  <v:imagedata r:id="rId723" o:title=""/>
                </v:shape>
                <o:OLEObject Type="Embed" ProgID="Equation.DSMT4" ShapeID="_x0000_i31835" DrawAspect="Content" ObjectID="_1686728841" r:id="rId72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70" w:dyaOrig="345" w14:anchorId="53D3D9C0">
                <v:shape id="_x0000_i31836" type="#_x0000_t75" style="width:88.5pt;height:17.25pt" o:ole="">
                  <v:imagedata r:id="rId725" o:title=""/>
                </v:shape>
                <o:OLEObject Type="Embed" ProgID="Equation.DSMT4" ShapeID="_x0000_i31836" DrawAspect="Content" ObjectID="_1686728842" r:id="rId726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16B251A3" w14:textId="5CD7DB48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70" w:dyaOrig="345" w14:anchorId="0155720C">
                <v:shape id="_x0000_i31837" type="#_x0000_t75" style="width:88.5pt;height:17.25pt" o:ole="">
                  <v:imagedata r:id="rId727" o:title=""/>
                </v:shape>
                <o:OLEObject Type="Embed" ProgID="Equation.DSMT4" ShapeID="_x0000_i31837" DrawAspect="Content" ObjectID="_1686728843" r:id="rId728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890" w:dyaOrig="630" w14:anchorId="4604DAED">
                <v:shape id="_x0000_i31838" type="#_x0000_t75" style="width:94.5pt;height:31.5pt" o:ole="">
                  <v:imagedata r:id="rId729" o:title=""/>
                </v:shape>
                <o:OLEObject Type="Embed" ProgID="Equation.DSMT4" ShapeID="_x0000_i31838" DrawAspect="Content" ObjectID="_1686728844" r:id="rId730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51F2A2F8" w14:textId="77777777" w:rsidR="005F54EC" w:rsidRPr="00D80262" w:rsidRDefault="005F54EC" w:rsidP="003D3F6B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462EC3E" w14:textId="77777777" w:rsidR="005F54EC" w:rsidRPr="00D80262" w:rsidRDefault="005F54EC" w:rsidP="003D3F6B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5F54EC" w:rsidRPr="00D80262" w14:paraId="57BE0745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2841A5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6: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tứ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85" w14:anchorId="434F8227">
                <v:shape id="_x0000_i31839" type="#_x0000_t75" style="width:36pt;height:14.25pt" o:ole="">
                  <v:imagedata r:id="rId731" o:title=""/>
                </v:shape>
                <o:OLEObject Type="Embed" ProgID="Equation.DSMT4" ShapeID="_x0000_i31839" DrawAspect="Content" ObjectID="_1686728845" r:id="rId73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không phải hình bình hành. Gọi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15" w:dyaOrig="255" w14:anchorId="5C40DF1E">
                <v:shape id="_x0000_i31840" type="#_x0000_t75" style="width:15.75pt;height:12.75pt" o:ole="">
                  <v:imagedata r:id="rId733" o:title=""/>
                </v:shape>
                <o:OLEObject Type="Embed" ProgID="Equation.DSMT4" ShapeID="_x0000_i31840" DrawAspect="Content" ObjectID="_1686728846" r:id="rId73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85" w:dyaOrig="285" w14:anchorId="3FBC70A5">
                <v:shape id="_x0000_i31841" type="#_x0000_t75" style="width:14.25pt;height:14.25pt" o:ole="">
                  <v:imagedata r:id="rId735" o:title=""/>
                </v:shape>
                <o:OLEObject Type="Embed" ProgID="Equation.DSMT4" ShapeID="_x0000_i31841" DrawAspect="Content" ObjectID="_1686728847" r:id="rId73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hai điểm </w:t>
            </w:r>
            <w:bookmarkStart w:id="83" w:name="_GoBack"/>
            <w:bookmarkEnd w:id="83"/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lần lượt chạy trên các đoạn thẳng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825" w:dyaOrig="315" w14:anchorId="3B3A2F40">
                <v:shape id="_x0000_i31842" type="#_x0000_t75" style="width:41.25pt;height:15.75pt" o:ole="">
                  <v:imagedata r:id="rId737" o:title=""/>
                </v:shape>
                <o:OLEObject Type="Embed" ProgID="Equation.DSMT4" ShapeID="_x0000_i31842" DrawAspect="Content" ObjectID="_1686728848" r:id="rId73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545" w:dyaOrig="615" w14:anchorId="423384C3">
                <v:shape id="_x0000_i31843" type="#_x0000_t75" style="width:77.25pt;height:30.75pt" o:ole="">
                  <v:imagedata r:id="rId739" o:title=""/>
                </v:shape>
                <o:OLEObject Type="Embed" ProgID="Equation.DSMT4" ShapeID="_x0000_i31843" DrawAspect="Content" ObjectID="_1686728849" r:id="rId74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720" w:dyaOrig="315" w14:anchorId="4D7916DD">
                <v:shape id="_x0000_i31844" type="#_x0000_t75" style="width:36pt;height:15.75pt" o:ole="">
                  <v:imagedata r:id="rId741" o:title=""/>
                </v:shape>
                <o:OLEObject Type="Embed" ProgID="Equation.DSMT4" ShapeID="_x0000_i31844" DrawAspect="Content" ObjectID="_1686728850" r:id="rId74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của đoạn thẳng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840" w:dyaOrig="315" w14:anchorId="396EF6F3">
                <v:shape id="_x0000_i31845" type="#_x0000_t75" style="width:42pt;height:15.75pt" o:ole="">
                  <v:imagedata r:id="rId743" o:title=""/>
                </v:shape>
                <o:OLEObject Type="Embed" ProgID="Equation.DSMT4" ShapeID="_x0000_i31845" DrawAspect="Content" ObjectID="_1686728851" r:id="rId74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65" w:dyaOrig="285" w14:anchorId="710499DF">
                <v:shape id="_x0000_i31846" type="#_x0000_t75" style="width:23.25pt;height:14.25pt" o:ole="">
                  <v:imagedata r:id="rId745" o:title=""/>
                </v:shape>
                <o:OLEObject Type="Embed" ProgID="Equation.DSMT4" ShapeID="_x0000_i31846" DrawAspect="Content" ObjectID="_1686728852" r:id="rId74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Đặt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500" w:dyaOrig="615" w14:anchorId="588FF8CC">
                <v:shape id="_x0000_i31847" type="#_x0000_t75" style="width:75pt;height:30.75pt" o:ole="">
                  <v:imagedata r:id="rId747" o:title=""/>
                </v:shape>
                <o:OLEObject Type="Embed" ProgID="Equation.DSMT4" ShapeID="_x0000_i31847" DrawAspect="Content" ObjectID="_1686728853" r:id="rId74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 Đẳng thức nào sau đây là đúng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F6B2000" w14:textId="1AECDDA2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095" w:dyaOrig="630" w14:anchorId="26487C75">
                <v:shape id="_x0000_i31848" type="#_x0000_t75" style="width:54.75pt;height:31.5pt" o:ole="">
                  <v:imagedata r:id="rId749" o:title=""/>
                </v:shape>
                <o:OLEObject Type="Embed" ProgID="Equation.DSMT4" ShapeID="_x0000_i31848" DrawAspect="Content" ObjectID="_1686728854" r:id="rId75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35" w:dyaOrig="345" w14:anchorId="45DB5FE2">
                <v:shape id="_x0000_i31849" type="#_x0000_t75" style="width:51.75pt;height:17.25pt" o:ole="">
                  <v:imagedata r:id="rId751" o:title=""/>
                </v:shape>
                <o:OLEObject Type="Embed" ProgID="Equation.DSMT4" ShapeID="_x0000_i31849" DrawAspect="Content" ObjectID="_1686728855" r:id="rId75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BB7574B" w14:textId="1D0E07D6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170" w:dyaOrig="345" w14:anchorId="0BFA309B">
                <v:shape id="_x0000_i31850" type="#_x0000_t75" style="width:58.5pt;height:17.25pt" o:ole="">
                  <v:imagedata r:id="rId753" o:title=""/>
                </v:shape>
                <o:OLEObject Type="Embed" ProgID="Equation.DSMT4" ShapeID="_x0000_i31850" DrawAspect="Content" ObjectID="_1686728856" r:id="rId75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095" w:dyaOrig="630" w14:anchorId="18275313">
                <v:shape id="_x0000_i31851" type="#_x0000_t75" style="width:54.75pt;height:31.5pt" o:ole="">
                  <v:imagedata r:id="rId755" o:title=""/>
                </v:shape>
                <o:OLEObject Type="Embed" ProgID="Equation.DSMT4" ShapeID="_x0000_i31851" DrawAspect="Content" ObjectID="_1686728857" r:id="rId75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39CDA65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3734229" w14:textId="77777777" w:rsidR="005F54EC" w:rsidRPr="00D80262" w:rsidRDefault="005F54EC" w:rsidP="003D3F6B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66DEB091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029BCE1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Từ và suy ra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35" w:dyaOrig="345" w14:anchorId="37AAAC30">
                <v:shape id="_x0000_i31852" type="#_x0000_t75" style="width:51.75pt;height:17.25pt" o:ole="">
                  <v:imagedata r:id="rId751" o:title=""/>
                </v:shape>
                <o:OLEObject Type="Embed" ProgID="Equation.DSMT4" ShapeID="_x0000_i31852" DrawAspect="Content" ObjectID="_1686728858" r:id="rId75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FF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Nếu G là trọng tâm tam giác ABC thì đẳng thức nào sau đây đúng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C3FE345" w14:textId="5E0579D0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2"/>
                <w:sz w:val="24"/>
                <w:szCs w:val="24"/>
              </w:rPr>
              <w:object w:dxaOrig="1575" w:dyaOrig="675" w14:anchorId="299C6E54">
                <v:shape id="_x0000_i31853" type="#_x0000_t75" style="width:78.75pt;height:33.75pt" o:ole="">
                  <v:imagedata r:id="rId758" o:title=""/>
                </v:shape>
                <o:OLEObject Type="Embed" ProgID="Equation.DSMT4" ShapeID="_x0000_i31853" DrawAspect="Content" ObjectID="_1686728859" r:id="rId75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2"/>
                <w:sz w:val="24"/>
                <w:szCs w:val="24"/>
              </w:rPr>
              <w:object w:dxaOrig="1575" w:dyaOrig="675" w14:anchorId="71414B87">
                <v:shape id="_x0000_i31854" type="#_x0000_t75" style="width:78.75pt;height:33.75pt" o:ole="">
                  <v:imagedata r:id="rId760" o:title=""/>
                </v:shape>
                <o:OLEObject Type="Embed" ProgID="Equation.DSMT4" ShapeID="_x0000_i31854" DrawAspect="Content" ObjectID="_1686728860" r:id="rId76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9FEBE9C" w14:textId="056BD302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22"/>
                <w:sz w:val="24"/>
                <w:szCs w:val="24"/>
              </w:rPr>
              <w:object w:dxaOrig="1845" w:dyaOrig="765" w14:anchorId="70FB7107">
                <v:shape id="_x0000_i31855" type="#_x0000_t75" style="width:92.25pt;height:38.25pt" o:ole="">
                  <v:imagedata r:id="rId762" o:title=""/>
                </v:shape>
                <o:OLEObject Type="Embed" ProgID="Equation.DSMT4" ShapeID="_x0000_i31855" DrawAspect="Content" ObjectID="_1686728861" r:id="rId763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2"/>
                <w:sz w:val="24"/>
                <w:szCs w:val="24"/>
              </w:rPr>
              <w:object w:dxaOrig="1890" w:dyaOrig="765" w14:anchorId="792C0476">
                <v:shape id="_x0000_i31856" type="#_x0000_t75" style="width:94.5pt;height:38.25pt" o:ole="">
                  <v:imagedata r:id="rId764" o:title=""/>
                </v:shape>
                <o:OLEObject Type="Embed" ProgID="Equation.DSMT4" ShapeID="_x0000_i31856" DrawAspect="Content" ObjectID="_1686728862" r:id="rId765"/>
              </w:object>
            </w:r>
          </w:p>
          <w:p w14:paraId="4CE339C4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42BFEE7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227A1A13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28A3EA" w14:textId="1C7AC419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8: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Cho tứ giác ABC</w:t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Gọi M và N lần lượt là trung điểm của AB và C</w:t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Tìm giá trị của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85" w14:anchorId="28B42ADD">
                <v:shape id="_x0000_i31857" type="#_x0000_t75" style="width:10.5pt;height:14.25pt" o:ole="">
                  <v:imagedata r:id="rId766" o:title=""/>
                </v:shape>
                <o:OLEObject Type="Embed" ProgID="Equation.DSMT4" ShapeID="_x0000_i31857" DrawAspect="Content" ObjectID="_1686728863" r:id="rId76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thích hợp điển vào đẳng thức vec tơ</w:t>
            </w:r>
            <w:r w:rsidRPr="00D80262">
              <w:rPr>
                <w:rFonts w:ascii="Chu Van An" w:hAnsi="Chu Van An" w:cs="Chu Van An"/>
                <w:position w:val="-16"/>
                <w:sz w:val="24"/>
                <w:szCs w:val="24"/>
              </w:rPr>
              <w:object w:dxaOrig="2070" w:dyaOrig="480" w14:anchorId="22DD2DD7">
                <v:shape id="_x0000_i31858" type="#_x0000_t75" style="width:103.5pt;height:24pt" o:ole="">
                  <v:imagedata r:id="rId768" o:title=""/>
                </v:shape>
                <o:OLEObject Type="Embed" ProgID="Equation.DSMT4" ShapeID="_x0000_i31858" DrawAspect="Content" ObjectID="_1686728864" r:id="rId76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A24F771" w14:textId="1E3355B3" w:rsidR="005F54EC" w:rsidRPr="00D80262" w:rsidRDefault="005F54EC" w:rsidP="003D3F6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85" w14:anchorId="1A344482">
                <v:shape id="_x0000_i31859" type="#_x0000_t75" style="width:30pt;height:14.25pt" o:ole="">
                  <v:imagedata r:id="rId770" o:title=""/>
                </v:shape>
                <o:OLEObject Type="Embed" ProgID="Equation.DSMT4" ShapeID="_x0000_i31859" DrawAspect="Content" ObjectID="_1686728865" r:id="rId77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2"/>
                <w:sz w:val="24"/>
                <w:szCs w:val="24"/>
              </w:rPr>
              <w:object w:dxaOrig="675" w:dyaOrig="615" w14:anchorId="6234F9EE">
                <v:shape id="_x0000_i31860" type="#_x0000_t75" style="width:33.75pt;height:30.75pt" o:ole="">
                  <v:imagedata r:id="rId772" o:title=""/>
                </v:shape>
                <o:OLEObject Type="Embed" ProgID="Equation.DSMT4" ShapeID="_x0000_i31860" DrawAspect="Content" ObjectID="_1686728866" r:id="rId77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75" w:dyaOrig="285" w14:anchorId="2564FCF9">
                <v:shape id="_x0000_i31861" type="#_x0000_t75" style="width:33.75pt;height:14.25pt" o:ole="">
                  <v:imagedata r:id="rId774" o:title=""/>
                </v:shape>
                <o:OLEObject Type="Embed" ProgID="Equation.DSMT4" ShapeID="_x0000_i31861" DrawAspect="Content" ObjectID="_1686728867" r:id="rId77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2"/>
                <w:sz w:val="24"/>
                <w:szCs w:val="24"/>
              </w:rPr>
              <w:object w:dxaOrig="720" w:dyaOrig="615" w14:anchorId="2E49AA4F">
                <v:shape id="_x0000_i31862" type="#_x0000_t75" style="width:36pt;height:30.75pt" o:ole="">
                  <v:imagedata r:id="rId776" o:title=""/>
                </v:shape>
                <o:OLEObject Type="Embed" ProgID="Equation.DSMT4" ShapeID="_x0000_i31862" DrawAspect="Content" ObjectID="_1686728868" r:id="rId777"/>
              </w:object>
            </w:r>
          </w:p>
          <w:p w14:paraId="17355CB5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5323722" w14:textId="77777777" w:rsidR="005F54EC" w:rsidRPr="00D80262" w:rsidRDefault="005F54EC" w:rsidP="003D3F6B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6F42245C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471528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 w:rsidRPr="00D80262">
              <w:rPr>
                <w:rFonts w:ascii="Chu Van An" w:hAnsi="Chu Van An" w:cs="Chu Van An"/>
                <w:color w:val="1D2129"/>
                <w:sz w:val="24"/>
                <w:szCs w:val="24"/>
                <w:shd w:val="clear" w:color="auto" w:fill="FFFFFF"/>
              </w:rPr>
              <w:t xml:space="preserve">Cho tam giác </w:t>
            </w:r>
            <w:r w:rsidRPr="00D80262">
              <w:rPr>
                <w:rFonts w:ascii="Chu Van An" w:hAnsi="Chu Van An" w:cs="Chu Van An"/>
                <w:color w:val="1D2129"/>
                <w:position w:val="-6"/>
                <w:sz w:val="24"/>
                <w:szCs w:val="24"/>
                <w:shd w:val="clear" w:color="auto" w:fill="FFFFFF"/>
              </w:rPr>
              <w:object w:dxaOrig="570" w:dyaOrig="270" w14:anchorId="5B1767F9">
                <v:shape id="_x0000_i31863" type="#_x0000_t75" style="width:28.5pt;height:13.5pt" o:ole="">
                  <v:imagedata r:id="rId778" o:title=""/>
                </v:shape>
                <o:OLEObject Type="Embed" ProgID="Equation.DSMT4" ShapeID="_x0000_i31863" DrawAspect="Content" ObjectID="_1686728869" r:id="rId779"/>
              </w:object>
            </w:r>
            <w:r w:rsidRPr="00D80262">
              <w:rPr>
                <w:rFonts w:ascii="Chu Van An" w:hAnsi="Chu Van An" w:cs="Chu Van An"/>
                <w:color w:val="1D2129"/>
                <w:sz w:val="24"/>
                <w:szCs w:val="24"/>
                <w:shd w:val="clear" w:color="auto" w:fill="FFFFFF"/>
              </w:rPr>
              <w:t xml:space="preserve">. Gọi </w:t>
            </w:r>
            <w:r w:rsidRPr="00D80262">
              <w:rPr>
                <w:rFonts w:ascii="Chu Van An" w:hAnsi="Chu Van An" w:cs="Chu Van An"/>
                <w:color w:val="1D2129"/>
                <w:position w:val="-4"/>
                <w:sz w:val="24"/>
                <w:szCs w:val="24"/>
                <w:shd w:val="clear" w:color="auto" w:fill="FFFFFF"/>
              </w:rPr>
              <w:object w:dxaOrig="210" w:dyaOrig="255" w14:anchorId="2BFC9C0B">
                <v:shape id="_x0000_i31864" type="#_x0000_t75" style="width:10.5pt;height:12.75pt" o:ole="">
                  <v:imagedata r:id="rId780" o:title=""/>
                </v:shape>
                <o:OLEObject Type="Embed" ProgID="Equation.DSMT4" ShapeID="_x0000_i31864" DrawAspect="Content" ObjectID="_1686728870" r:id="rId781"/>
              </w:object>
            </w:r>
            <w:r w:rsidRPr="00D80262">
              <w:rPr>
                <w:rFonts w:ascii="Chu Van An" w:hAnsi="Chu Van An" w:cs="Chu Van An"/>
                <w:color w:val="1D2129"/>
                <w:sz w:val="24"/>
                <w:szCs w:val="24"/>
                <w:shd w:val="clear" w:color="auto" w:fill="FFFFFF"/>
              </w:rPr>
              <w:t xml:space="preserve"> là điểm thỏa mãn điều kiện </w:t>
            </w:r>
            <w:r w:rsidRPr="00D80262">
              <w:rPr>
                <w:rFonts w:ascii="Chu Van An" w:hAnsi="Chu Van An" w:cs="Chu Van An"/>
                <w:color w:val="1D2129"/>
                <w:position w:val="-6"/>
                <w:sz w:val="24"/>
                <w:szCs w:val="24"/>
                <w:shd w:val="clear" w:color="auto" w:fill="FFFFFF"/>
              </w:rPr>
              <w:object w:dxaOrig="1815" w:dyaOrig="345" w14:anchorId="14FB0AA5">
                <v:shape id="_x0000_i31865" type="#_x0000_t75" style="width:90.75pt;height:17.25pt" o:ole="">
                  <v:imagedata r:id="rId782" o:title=""/>
                </v:shape>
                <o:OLEObject Type="Embed" ProgID="Equation.DSMT4" ShapeID="_x0000_i31865" DrawAspect="Content" ObjectID="_1686728871" r:id="rId783"/>
              </w:object>
            </w:r>
            <w:r w:rsidRPr="00D80262">
              <w:rPr>
                <w:rFonts w:ascii="Chu Van An" w:hAnsi="Chu Van An" w:cs="Chu Van An"/>
                <w:color w:val="1D2129"/>
                <w:sz w:val="24"/>
                <w:szCs w:val="24"/>
                <w:shd w:val="clear" w:color="auto" w:fill="FFFFFF"/>
              </w:rPr>
              <w:t xml:space="preserve">. Biểu thị </w:t>
            </w:r>
            <w:r w:rsidRPr="00D80262">
              <w:rPr>
                <w:rFonts w:ascii="Chu Van An" w:hAnsi="Chu Van An" w:cs="Chu Van An"/>
                <w:color w:val="1D2129"/>
                <w:position w:val="-4"/>
                <w:sz w:val="24"/>
                <w:szCs w:val="24"/>
                <w:shd w:val="clear" w:color="auto" w:fill="FFFFFF"/>
              </w:rPr>
              <w:object w:dxaOrig="345" w:dyaOrig="315" w14:anchorId="7DD41BB4">
                <v:shape id="_x0000_i31866" type="#_x0000_t75" style="width:17.25pt;height:15.75pt" o:ole="">
                  <v:imagedata r:id="rId784" o:title=""/>
                </v:shape>
                <o:OLEObject Type="Embed" ProgID="Equation.DSMT4" ShapeID="_x0000_i31866" DrawAspect="Content" ObjectID="_1686728872" r:id="rId785"/>
              </w:object>
            </w:r>
            <w:r w:rsidRPr="00D80262">
              <w:rPr>
                <w:rFonts w:ascii="Chu Van An" w:hAnsi="Chu Van An" w:cs="Chu Van An"/>
                <w:color w:val="1D2129"/>
                <w:sz w:val="24"/>
                <w:szCs w:val="24"/>
                <w:shd w:val="clear" w:color="auto" w:fill="FFFFFF"/>
              </w:rPr>
              <w:t xml:space="preserve"> theo hai vectơ </w:t>
            </w:r>
            <w:r w:rsidRPr="00D80262">
              <w:rPr>
                <w:rFonts w:ascii="Chu Van An" w:hAnsi="Chu Van An" w:cs="Chu Van An"/>
                <w:color w:val="1D2129"/>
                <w:position w:val="-4"/>
                <w:sz w:val="24"/>
                <w:szCs w:val="24"/>
                <w:shd w:val="clear" w:color="auto" w:fill="FFFFFF"/>
              </w:rPr>
              <w:object w:dxaOrig="390" w:dyaOrig="315" w14:anchorId="4D37B855">
                <v:shape id="_x0000_i31867" type="#_x0000_t75" style="width:19.5pt;height:15.75pt" o:ole="">
                  <v:imagedata r:id="rId786" o:title=""/>
                </v:shape>
                <o:OLEObject Type="Embed" ProgID="Equation.DSMT4" ShapeID="_x0000_i31867" DrawAspect="Content" ObjectID="_1686728873" r:id="rId787"/>
              </w:object>
            </w:r>
            <w:r w:rsidRPr="00D80262">
              <w:rPr>
                <w:rFonts w:ascii="Chu Van An" w:hAnsi="Chu Van An" w:cs="Chu Van An"/>
                <w:color w:val="1D2129"/>
                <w:sz w:val="24"/>
                <w:szCs w:val="24"/>
                <w:shd w:val="clear" w:color="auto" w:fill="FFFFFF"/>
              </w:rPr>
              <w:t xml:space="preserve"> và </w:t>
            </w:r>
            <w:r w:rsidRPr="00D80262">
              <w:rPr>
                <w:rFonts w:ascii="Chu Van An" w:hAnsi="Chu Van An" w:cs="Chu Van An"/>
                <w:color w:val="1D2129"/>
                <w:position w:val="-6"/>
                <w:sz w:val="24"/>
                <w:szCs w:val="24"/>
                <w:shd w:val="clear" w:color="auto" w:fill="FFFFFF"/>
              </w:rPr>
              <w:object w:dxaOrig="405" w:dyaOrig="345" w14:anchorId="6DA77D1A">
                <v:shape id="_x0000_i31868" type="#_x0000_t75" style="width:20.25pt;height:17.25pt" o:ole="">
                  <v:imagedata r:id="rId788" o:title=""/>
                </v:shape>
                <o:OLEObject Type="Embed" ProgID="Equation.DSMT4" ShapeID="_x0000_i31868" DrawAspect="Content" ObjectID="_1686728874" r:id="rId789"/>
              </w:object>
            </w:r>
            <w:r w:rsidRPr="00D80262">
              <w:rPr>
                <w:rFonts w:ascii="Chu Van An" w:hAnsi="Chu Van An" w:cs="Chu Van An"/>
                <w:color w:val="1D2129"/>
                <w:sz w:val="24"/>
                <w:szCs w:val="24"/>
                <w:shd w:val="clear" w:color="auto" w:fill="FFFFFF"/>
              </w:rPr>
              <w:t xml:space="preserve"> là</w:t>
            </w:r>
          </w:p>
          <w:p w14:paraId="5F037998" w14:textId="40A881BB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1D2129"/>
                <w:position w:val="-24"/>
                <w:sz w:val="24"/>
                <w:szCs w:val="24"/>
                <w:shd w:val="clear" w:color="auto" w:fill="FFFFFF"/>
              </w:rPr>
              <w:object w:dxaOrig="1815" w:dyaOrig="615" w14:anchorId="4D7741AF">
                <v:shape id="_x0000_i31869" type="#_x0000_t75" style="width:90.75pt;height:30.75pt" o:ole="">
                  <v:imagedata r:id="rId790" o:title=""/>
                </v:shape>
                <o:OLEObject Type="Embed" ProgID="Equation.DSMT4" ShapeID="_x0000_i31869" DrawAspect="Content" ObjectID="_1686728875" r:id="rId791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b/>
                <w:color w:val="1D2129"/>
                <w:position w:val="-24"/>
                <w:sz w:val="24"/>
                <w:szCs w:val="24"/>
                <w:shd w:val="clear" w:color="auto" w:fill="FFFFFF"/>
              </w:rPr>
              <w:object w:dxaOrig="1995" w:dyaOrig="615" w14:anchorId="731FBE7F">
                <v:shape id="_x0000_i31870" type="#_x0000_t75" style="width:99.75pt;height:30.75pt" o:ole="">
                  <v:imagedata r:id="rId792" o:title=""/>
                </v:shape>
                <o:OLEObject Type="Embed" ProgID="Equation.DSMT4" ShapeID="_x0000_i31870" DrawAspect="Content" ObjectID="_1686728876" r:id="rId79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35CA2CC" w14:textId="5E1829E7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b/>
                <w:color w:val="1D2129"/>
                <w:position w:val="-24"/>
                <w:sz w:val="24"/>
                <w:szCs w:val="24"/>
                <w:shd w:val="clear" w:color="auto" w:fill="FFFFFF"/>
              </w:rPr>
              <w:object w:dxaOrig="1815" w:dyaOrig="615" w14:anchorId="23DC0BDE">
                <v:shape id="_x0000_i31871" type="#_x0000_t75" style="width:90.75pt;height:30.75pt" o:ole="">
                  <v:imagedata r:id="rId794" o:title=""/>
                </v:shape>
                <o:OLEObject Type="Embed" ProgID="Equation.DSMT4" ShapeID="_x0000_i31871" DrawAspect="Content" ObjectID="_1686728877" r:id="rId795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b/>
                <w:color w:val="1D2129"/>
                <w:position w:val="-24"/>
                <w:sz w:val="24"/>
                <w:szCs w:val="24"/>
                <w:shd w:val="clear" w:color="auto" w:fill="FFFFFF"/>
              </w:rPr>
              <w:object w:dxaOrig="1995" w:dyaOrig="615" w14:anchorId="4BC015B2">
                <v:shape id="_x0000_i31872" type="#_x0000_t75" style="width:99.75pt;height:30.75pt" o:ole="">
                  <v:imagedata r:id="rId796" o:title=""/>
                </v:shape>
                <o:OLEObject Type="Embed" ProgID="Equation.DSMT4" ShapeID="_x0000_i31872" DrawAspect="Content" ObjectID="_1686728878" r:id="rId797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3DE3923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42C310" w14:textId="77777777" w:rsidR="005F54EC" w:rsidRPr="00D80262" w:rsidRDefault="005F54EC" w:rsidP="003D3F6B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4BA4F931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779DED2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Câu 10: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Với 3 điểm </w:t>
            </w:r>
            <w:r w:rsidRPr="00D80262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795" w:dyaOrig="345" w14:anchorId="230D2389">
                <v:shape id="_x0000_i31873" type="#_x0000_t75" style="width:39.75pt;height:17.25pt" o:ole="">
                  <v:imagedata r:id="rId798" o:title=""/>
                </v:shape>
                <o:OLEObject Type="Embed" ProgID="Equation.DSMT4" ShapeID="_x0000_i31873" DrawAspect="Content" ObjectID="_1686728879" r:id="rId79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thẳng hàng và điểm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80" w:dyaOrig="255" w14:anchorId="4A18F864">
                <v:shape id="_x0000_i31874" type="#_x0000_t75" style="width:9pt;height:12.75pt" o:ole="">
                  <v:imagedata r:id="rId800" o:title=""/>
                </v:shape>
                <o:OLEObject Type="Embed" ProgID="Equation.DSMT4" ShapeID="_x0000_i31874" DrawAspect="Content" ObjectID="_1686728880" r:id="rId80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không nằm trên đường thẳng chứa 3 điểm</w:t>
            </w:r>
            <w:r w:rsidRPr="00D80262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795" w:dyaOrig="345" w14:anchorId="3AFDE1F4">
                <v:shape id="_x0000_i31875" type="#_x0000_t75" style="width:39.75pt;height:17.25pt" o:ole="">
                  <v:imagedata r:id="rId798" o:title=""/>
                </v:shape>
                <o:OLEObject Type="Embed" ProgID="Equation.DSMT4" ShapeID="_x0000_i31875" DrawAspect="Content" ObjectID="_1686728881" r:id="rId80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thỏa mãn: </w:t>
            </w:r>
            <w:r w:rsidRPr="00D80262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2880" w:dyaOrig="495" w14:anchorId="38D22E60">
                <v:shape id="_x0000_i31876" type="#_x0000_t75" style="width:2in;height:24.75pt" o:ole="">
                  <v:imagedata r:id="rId803" o:title=""/>
                </v:shape>
                <o:OLEObject Type="Embed" ProgID="Equation.DSMT4" ShapeID="_x0000_i31876" DrawAspect="Content" ObjectID="_1686728882" r:id="rId80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thì ta có:</w:t>
            </w:r>
          </w:p>
          <w:p w14:paraId="796612CD" w14:textId="00468DC6" w:rsidR="005F54EC" w:rsidRPr="00D80262" w:rsidRDefault="005F54EC" w:rsidP="003D3F6B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sv-SE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7249DF74">
                <v:shape id="_x0000_i31877" type="#_x0000_t75" style="width:27.75pt;height:14.25pt" o:ole="">
                  <v:imagedata r:id="rId805" o:title=""/>
                </v:shape>
                <o:OLEObject Type="Embed" ProgID="Equation.DSMT4" ShapeID="_x0000_i31877" DrawAspect="Content" ObjectID="_1686728883" r:id="rId806"/>
              </w:object>
            </w:r>
          </w:p>
          <w:p w14:paraId="5BEC2D9E" w14:textId="7659D612" w:rsidR="005F54EC" w:rsidRPr="00D80262" w:rsidRDefault="005F54EC" w:rsidP="003D3F6B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sv-SE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25" w:dyaOrig="255" w14:anchorId="170E6964">
                <v:shape id="_x0000_i31878" type="#_x0000_t75" style="width:11.25pt;height:12.75pt" o:ole="">
                  <v:imagedata r:id="rId807" o:title=""/>
                </v:shape>
                <o:OLEObject Type="Embed" ProgID="Equation.DSMT4" ShapeID="_x0000_i31878" DrawAspect="Content" ObjectID="_1686728884" r:id="rId80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nằm giữa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5" w:dyaOrig="255" w14:anchorId="1EEDEBBC">
                <v:shape id="_x0000_i31879" type="#_x0000_t75" style="width:12.75pt;height:12.75pt" o:ole="">
                  <v:imagedata r:id="rId809" o:title=""/>
                </v:shape>
                <o:OLEObject Type="Embed" ProgID="Equation.DSMT4" ShapeID="_x0000_i31879" DrawAspect="Content" ObjectID="_1686728885" r:id="rId81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và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28794CF0">
                <v:shape id="_x0000_i31880" type="#_x0000_t75" style="width:12pt;height:14.25pt" o:ole="">
                  <v:imagedata r:id="rId811" o:title=""/>
                </v:shape>
                <o:OLEObject Type="Embed" ProgID="Equation.DSMT4" ShapeID="_x0000_i31880" DrawAspect="Content" ObjectID="_1686728886" r:id="rId81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</w:p>
          <w:p w14:paraId="0E9EFD03" w14:textId="4862A133" w:rsidR="005F54EC" w:rsidRPr="00D80262" w:rsidRDefault="005F54EC" w:rsidP="003D3F6B">
            <w:pPr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val="sv-SE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sv-SE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5" w:dyaOrig="270" w14:anchorId="50894B29">
                <v:shape id="_x0000_i31881" type="#_x0000_t75" style="width:12.75pt;height:13.5pt" o:ole="">
                  <v:imagedata r:id="rId813" o:title=""/>
                </v:shape>
                <o:OLEObject Type="Embed" ProgID="Equation.DSMT4" ShapeID="_x0000_i31881" DrawAspect="Content" ObjectID="_1686728887" r:id="rId81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là trung điểm đoạn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270" w14:anchorId="3E1531AC">
                <v:shape id="_x0000_i31882" type="#_x0000_t75" style="width:20.25pt;height:13.5pt" o:ole="">
                  <v:imagedata r:id="rId815" o:title=""/>
                </v:shape>
                <o:OLEObject Type="Embed" ProgID="Equation.DSMT4" ShapeID="_x0000_i31882" DrawAspect="Content" ObjectID="_1686728888" r:id="rId81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</w:p>
          <w:p w14:paraId="045D242D" w14:textId="590C8515" w:rsidR="005F54EC" w:rsidRPr="00D80262" w:rsidRDefault="005F54EC" w:rsidP="003D3F6B">
            <w:pPr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val="sv-SE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sv-SE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85" w14:anchorId="4E1F5BCA">
                <v:shape id="_x0000_i31883" type="#_x0000_t75" style="width:10.5pt;height:14.25pt" o:ole="">
                  <v:imagedata r:id="rId817" o:title=""/>
                </v:shape>
                <o:OLEObject Type="Embed" ProgID="Equation.DSMT4" ShapeID="_x0000_i31883" DrawAspect="Content" ObjectID="_1686728889" r:id="rId81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là trung điểm đoạn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5" w:dyaOrig="255" w14:anchorId="24113917">
                <v:shape id="_x0000_i31884" type="#_x0000_t75" style="width:20.25pt;height:12.75pt" o:ole="">
                  <v:imagedata r:id="rId819" o:title=""/>
                </v:shape>
                <o:OLEObject Type="Embed" ProgID="Equation.DSMT4" ShapeID="_x0000_i31884" DrawAspect="Content" ObjectID="_1686728890" r:id="rId82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</w:p>
          <w:p w14:paraId="04417BC9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F3692A7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55E7C104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F8B58E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11: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60" w:dyaOrig="279" w14:anchorId="43C7DFA0">
                <v:shape id="_x0000_i31885" type="#_x0000_t75" style="width:27.75pt;height:14.25pt" o:ole="">
                  <v:imagedata r:id="rId821" o:title=""/>
                </v:shape>
                <o:OLEObject Type="Embed" ProgID="Equation.DSMT4" ShapeID="_x0000_i31885" DrawAspect="Content" ObjectID="_1686728891" r:id="rId82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Trên cạnh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0" w:dyaOrig="260" w14:anchorId="65DAE6C6">
                <v:shape id="_x0000_i31886" type="#_x0000_t75" style="width:20.25pt;height:12.75pt" o:ole="">
                  <v:imagedata r:id="rId823" o:title=""/>
                </v:shape>
                <o:OLEObject Type="Embed" ProgID="Equation.DSMT4" ShapeID="_x0000_i31886" DrawAspect="Content" ObjectID="_1686728892" r:id="rId82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lấy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20" w:dyaOrig="260" w14:anchorId="19D4181E">
                <v:shape id="_x0000_i31887" type="#_x0000_t75" style="width:15.75pt;height:12.75pt" o:ole="">
                  <v:imagedata r:id="rId825" o:title=""/>
                </v:shape>
                <o:OLEObject Type="Embed" ProgID="Equation.DSMT4" ShapeID="_x0000_i31887" DrawAspect="Content" ObjectID="_1686728893" r:id="rId82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240" w:dyaOrig="279" w14:anchorId="78ADF6BC">
                <v:shape id="_x0000_i31888" type="#_x0000_t75" style="width:62.25pt;height:14.25pt" o:ole="">
                  <v:imagedata r:id="rId827" o:title=""/>
                </v:shape>
                <o:OLEObject Type="Embed" ProgID="Equation.DSMT4" ShapeID="_x0000_i31888" DrawAspect="Content" ObjectID="_1686728894" r:id="rId82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60" w:dyaOrig="279" w14:anchorId="44DF8135">
                <v:shape id="_x0000_i31889" type="#_x0000_t75" style="width:12.75pt;height:14.25pt" o:ole="">
                  <v:imagedata r:id="rId829" o:title=""/>
                </v:shape>
                <o:OLEObject Type="Embed" ProgID="Equation.DSMT4" ShapeID="_x0000_i31889" DrawAspect="Content" ObjectID="_1686728895" r:id="rId83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60" w:dyaOrig="279" w14:anchorId="4D6CB248">
                <v:shape id="_x0000_i31890" type="#_x0000_t75" style="width:27.75pt;height:14.25pt" o:ole="">
                  <v:imagedata r:id="rId821" o:title=""/>
                </v:shape>
                <o:OLEObject Type="Embed" ProgID="Equation.DSMT4" ShapeID="_x0000_i31890" DrawAspect="Content" ObjectID="_1686728896" r:id="rId83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9" w:dyaOrig="279" w14:anchorId="5E0060CD">
                <v:shape id="_x0000_i31891" type="#_x0000_t75" style="width:14.25pt;height:14.25pt" o:ole="">
                  <v:imagedata r:id="rId832" o:title=""/>
                </v:shape>
                <o:OLEObject Type="Embed" ProgID="Equation.DSMT4" ShapeID="_x0000_i31891" DrawAspect="Content" ObjectID="_1686728897" r:id="rId83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điểm trên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20" w:dyaOrig="279" w14:anchorId="4F8E80D9">
                <v:shape id="_x0000_i31892" type="#_x0000_t75" style="width:21pt;height:14.25pt" o:ole="">
                  <v:imagedata r:id="rId834" o:title=""/>
                </v:shape>
                <o:OLEObject Type="Embed" ProgID="Equation.DSMT4" ShapeID="_x0000_i31892" DrawAspect="Content" ObjectID="_1686728898" r:id="rId83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100" w:dyaOrig="279" w14:anchorId="28F1DFA6">
                <v:shape id="_x0000_i31893" type="#_x0000_t75" style="width:54.75pt;height:14.25pt" o:ole="">
                  <v:imagedata r:id="rId836" o:title=""/>
                </v:shape>
                <o:OLEObject Type="Embed" ProgID="Equation.DSMT4" ShapeID="_x0000_i31893" DrawAspect="Content" ObjectID="_1686728899" r:id="rId83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Tìm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00" w:dyaOrig="220" w14:anchorId="621D9C79">
                <v:shape id="_x0000_i31894" type="#_x0000_t75" style="width:9.75pt;height:11.25pt" o:ole="">
                  <v:imagedata r:id="rId838" o:title=""/>
                </v:shape>
                <o:OLEObject Type="Embed" ProgID="Equation.DSMT4" ShapeID="_x0000_i31894" DrawAspect="Content" ObjectID="_1686728900" r:id="rId83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biết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859" w:dyaOrig="320" w14:anchorId="2508BE80">
                <v:shape id="_x0000_i31895" type="#_x0000_t75" style="width:42.75pt;height:15.75pt" o:ole="">
                  <v:imagedata r:id="rId840" o:title=""/>
                </v:shape>
                <o:OLEObject Type="Embed" ProgID="Equation.DSMT4" ShapeID="_x0000_i31895" DrawAspect="Content" ObjectID="_1686728901" r:id="rId84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thẳng hàng.</w:t>
            </w:r>
          </w:p>
          <w:p w14:paraId="6A59B983" w14:textId="350CEEE9" w:rsidR="005F54EC" w:rsidRPr="00D80262" w:rsidRDefault="005F54EC" w:rsidP="003D3F6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position w:val="-24"/>
                <w:sz w:val="24"/>
                <w:szCs w:val="24"/>
              </w:rPr>
              <w:object w:dxaOrig="600" w:dyaOrig="620" w14:anchorId="5B810798">
                <v:shape id="_x0000_i31896" type="#_x0000_t75" style="width:30pt;height:30.75pt" o:ole="">
                  <v:imagedata r:id="rId842" o:title=""/>
                </v:shape>
                <o:OLEObject Type="Embed" ProgID="Equation.DSMT4" ShapeID="_x0000_i31896" DrawAspect="Content" ObjectID="_1686728902" r:id="rId84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b/>
                <w:position w:val="-24"/>
                <w:sz w:val="24"/>
                <w:szCs w:val="24"/>
              </w:rPr>
              <w:object w:dxaOrig="600" w:dyaOrig="620" w14:anchorId="000D3CEC">
                <v:shape id="_x0000_i31897" type="#_x0000_t75" style="width:30pt;height:30.75pt" o:ole="">
                  <v:imagedata r:id="rId844" o:title=""/>
                </v:shape>
                <o:OLEObject Type="Embed" ProgID="Equation.DSMT4" ShapeID="_x0000_i31897" DrawAspect="Content" ObjectID="_1686728903" r:id="rId84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b/>
                <w:position w:val="-24"/>
                <w:sz w:val="24"/>
                <w:szCs w:val="24"/>
              </w:rPr>
              <w:object w:dxaOrig="600" w:dyaOrig="620" w14:anchorId="16E6D007">
                <v:shape id="_x0000_i31898" type="#_x0000_t75" style="width:30pt;height:30.75pt" o:ole="">
                  <v:imagedata r:id="rId846" o:title=""/>
                </v:shape>
                <o:OLEObject Type="Embed" ProgID="Equation.DSMT4" ShapeID="_x0000_i31898" DrawAspect="Content" ObjectID="_1686728904" r:id="rId84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b/>
                <w:position w:val="-24"/>
                <w:sz w:val="24"/>
                <w:szCs w:val="24"/>
              </w:rPr>
              <w:object w:dxaOrig="600" w:dyaOrig="620" w14:anchorId="2FC7490E">
                <v:shape id="_x0000_i31899" type="#_x0000_t75" style="width:30pt;height:30.75pt" o:ole="">
                  <v:imagedata r:id="rId848" o:title=""/>
                </v:shape>
                <o:OLEObject Type="Embed" ProgID="Equation.DSMT4" ShapeID="_x0000_i31899" DrawAspect="Content" ObjectID="_1686728905" r:id="rId849"/>
              </w:object>
            </w:r>
          </w:p>
          <w:p w14:paraId="0F2EC7E2" w14:textId="77777777" w:rsidR="005F54EC" w:rsidRPr="00D80262" w:rsidRDefault="005F54EC" w:rsidP="003D3F6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0B6F528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3F5DEA37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E4AD37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80262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12: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0" w:dyaOrig="281" w14:anchorId="0B4A5B2D">
                <v:shape id="_x0000_i31900" type="#_x0000_t75" style="width:27.75pt;height:14.25pt" o:ole="">
                  <v:imagedata r:id="rId850" o:title=""/>
                </v:shape>
                <o:OLEObject Type="Embed" ProgID="Equation.DSMT4" ShapeID="_x0000_i31900" DrawAspect="Content" ObjectID="_1686728906" r:id="rId85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Trên cạnh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10" w:dyaOrig="258" w14:anchorId="3E987A61">
                <v:shape id="_x0000_i31901" type="#_x0000_t75" style="width:20.25pt;height:12.75pt" o:ole="">
                  <v:imagedata r:id="rId852" o:title=""/>
                </v:shape>
                <o:OLEObject Type="Embed" ProgID="Equation.DSMT4" ShapeID="_x0000_i31901" DrawAspect="Content" ObjectID="_1686728907" r:id="rId85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lấy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16" w:dyaOrig="258" w14:anchorId="7A9BBB71">
                <v:shape id="_x0000_i31902" type="#_x0000_t75" style="width:15.75pt;height:12.75pt" o:ole="">
                  <v:imagedata r:id="rId854" o:title=""/>
                </v:shape>
                <o:OLEObject Type="Embed" ProgID="Equation.DSMT4" ShapeID="_x0000_i31902" DrawAspect="Content" ObjectID="_1686728908" r:id="rId85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300" w:dyaOrig="281" w14:anchorId="4372E6F2">
                <v:shape id="_x0000_i31903" type="#_x0000_t75" style="width:65.25pt;height:14.25pt" o:ole="">
                  <v:imagedata r:id="rId856" o:title=""/>
                </v:shape>
                <o:OLEObject Type="Embed" ProgID="Equation.DSMT4" ShapeID="_x0000_i31903" DrawAspect="Content" ObjectID="_1686728909" r:id="rId85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Trên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33" w:dyaOrig="281" w14:anchorId="2A12A65C">
                <v:shape id="_x0000_i31904" type="#_x0000_t75" style="width:21.75pt;height:14.25pt" o:ole="">
                  <v:imagedata r:id="rId858" o:title=""/>
                </v:shape>
                <o:OLEObject Type="Embed" ProgID="Equation.DSMT4" ShapeID="_x0000_i31904" DrawAspect="Content" ObjectID="_1686728910" r:id="rId85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lấy điểm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93" w:dyaOrig="281" w14:anchorId="2884E619">
                <v:shape id="_x0000_i31905" type="#_x0000_t75" style="width:15pt;height:14.25pt" o:ole="">
                  <v:imagedata r:id="rId860" o:title=""/>
                </v:shape>
                <o:OLEObject Type="Embed" ProgID="Equation.DSMT4" ShapeID="_x0000_i31905" DrawAspect="Content" ObjectID="_1686728911" r:id="rId86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86" w:dyaOrig="340" w14:anchorId="0D7C1C49">
                <v:shape id="_x0000_i31906" type="#_x0000_t75" style="width:74.25pt;height:17.25pt" o:ole="">
                  <v:imagedata r:id="rId862" o:title=""/>
                </v:shape>
                <o:OLEObject Type="Embed" ProgID="Equation.DSMT4" ShapeID="_x0000_i31906" DrawAspect="Content" ObjectID="_1686728912" r:id="rId86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Phân tích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57" w:dyaOrig="340" w14:anchorId="6D55CFC5">
                <v:shape id="_x0000_i31907" type="#_x0000_t75" style="width:22.5pt;height:17.25pt" o:ole="">
                  <v:imagedata r:id="rId864" o:title=""/>
                </v:shape>
                <o:OLEObject Type="Embed" ProgID="Equation.DSMT4" ShapeID="_x0000_i31907" DrawAspect="Content" ObjectID="_1686728913" r:id="rId86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theo hai vecto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86" w:dyaOrig="316" w14:anchorId="10109BB3">
                <v:shape id="_x0000_i31908" type="#_x0000_t75" style="width:19.5pt;height:15.75pt" o:ole="">
                  <v:imagedata r:id="rId866" o:title=""/>
                </v:shape>
                <o:OLEObject Type="Embed" ProgID="Equation.DSMT4" ShapeID="_x0000_i31908" DrawAspect="Content" ObjectID="_1686728914" r:id="rId86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98" w:dyaOrig="340" w14:anchorId="6831E17D">
                <v:shape id="_x0000_i31909" type="#_x0000_t75" style="width:20.25pt;height:17.25pt" o:ole="">
                  <v:imagedata r:id="rId868" o:title=""/>
                </v:shape>
                <o:OLEObject Type="Embed" ProgID="Equation.DSMT4" ShapeID="_x0000_i31909" DrawAspect="Content" ObjectID="_1686728915" r:id="rId86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DD5ECFF" w14:textId="57B5770D" w:rsidR="005F54EC" w:rsidRPr="00D80262" w:rsidRDefault="005F54EC" w:rsidP="003D3F6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2188" w:dyaOrig="597" w14:anchorId="5CA472D7">
                <v:shape id="_x0000_i31910" type="#_x0000_t75" style="width:109.5pt;height:30pt" o:ole="">
                  <v:imagedata r:id="rId870" o:title=""/>
                </v:shape>
                <o:OLEObject Type="Embed" ProgID="Equation.DSMT4" ShapeID="_x0000_i31910" DrawAspect="Content" ObjectID="_1686728916" r:id="rId87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2014" w:dyaOrig="609" w14:anchorId="2BD69AAB">
                <v:shape id="_x0000_i31911" type="#_x0000_t75" style="width:100.5pt;height:30.75pt" o:ole="">
                  <v:imagedata r:id="rId872" o:title=""/>
                </v:shape>
                <o:OLEObject Type="Embed" ProgID="Equation.DSMT4" ShapeID="_x0000_i31911" DrawAspect="Content" ObjectID="_1686728917" r:id="rId873"/>
              </w:object>
            </w:r>
          </w:p>
          <w:p w14:paraId="12F1E08F" w14:textId="57CD5473" w:rsidR="005F54EC" w:rsidRPr="00D80262" w:rsidRDefault="005F54EC" w:rsidP="003D3F6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2119" w:dyaOrig="609" w14:anchorId="62F84F8F">
                <v:shape id="_x0000_i31912" type="#_x0000_t75" style="width:105.75pt;height:30.75pt" o:ole="">
                  <v:imagedata r:id="rId874" o:title=""/>
                </v:shape>
                <o:OLEObject Type="Embed" ProgID="Equation.DSMT4" ShapeID="_x0000_i31912" DrawAspect="Content" ObjectID="_1686728918" r:id="rId87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2014" w:dyaOrig="609" w14:anchorId="6B111F0D">
                <v:shape id="_x0000_i31913" type="#_x0000_t75" style="width:100.5pt;height:30.75pt" o:ole="">
                  <v:imagedata r:id="rId876" o:title=""/>
                </v:shape>
                <o:OLEObject Type="Embed" ProgID="Equation.DSMT4" ShapeID="_x0000_i31913" DrawAspect="Content" ObjectID="_1686728919" r:id="rId877"/>
              </w:object>
            </w:r>
          </w:p>
          <w:p w14:paraId="64409368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63E53C" w14:textId="77777777" w:rsidR="005F54EC" w:rsidRPr="00D80262" w:rsidRDefault="005F54EC" w:rsidP="003D3F6B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055D8BE5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0EF1B65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13: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0AE12A77">
                <v:shape id="_x0000_i31914" type="#_x0000_t75" style="width:27.75pt;height:14.25pt" o:ole="">
                  <v:imagedata r:id="rId878" o:title=""/>
                </v:shape>
                <o:OLEObject Type="Embed" ProgID="Equation.DSMT4" ShapeID="_x0000_i31914" DrawAspect="Content" ObjectID="_1686728920" r:id="rId87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85" w14:anchorId="7B26CAB4">
                <v:shape id="_x0000_i31915" type="#_x0000_t75" style="width:12.75pt;height:14.25pt" o:ole="">
                  <v:imagedata r:id="rId880" o:title=""/>
                </v:shape>
                <o:OLEObject Type="Embed" ProgID="Equation.DSMT4" ShapeID="_x0000_i31915" DrawAspect="Content" ObjectID="_1686728921" r:id="rId88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tâm;biết rằng </w:t>
            </w:r>
            <w:r w:rsidRPr="00D80262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835" w:dyaOrig="420" w14:anchorId="1A3B536E">
                <v:shape id="_x0000_i31916" type="#_x0000_t75" style="width:141.75pt;height:21pt" o:ole="">
                  <v:imagedata r:id="rId882" o:title=""/>
                </v:shape>
                <o:OLEObject Type="Embed" ProgID="Equation.DSMT4" ShapeID="_x0000_i31916" DrawAspect="Content" ObjectID="_1686728922" r:id="rId88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Giá trị của tổng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555" w:dyaOrig="285" w14:anchorId="70FC5622">
                <v:shape id="_x0000_i31917" type="#_x0000_t75" style="width:27.75pt;height:14.25pt" o:ole="">
                  <v:imagedata r:id="rId884" o:title=""/>
                </v:shape>
                <o:OLEObject Type="Embed" ProgID="Equation.DSMT4" ShapeID="_x0000_i31917" DrawAspect="Content" ObjectID="_1686728923" r:id="rId88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3FFABC3F" w14:textId="21F796B7" w:rsidR="005F54EC" w:rsidRPr="00D80262" w:rsidRDefault="005F54EC" w:rsidP="003D3F6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position w:val="-24"/>
                <w:sz w:val="24"/>
                <w:szCs w:val="24"/>
              </w:rPr>
              <w:object w:dxaOrig="240" w:dyaOrig="615" w14:anchorId="1B8158E1">
                <v:shape id="_x0000_i31918" type="#_x0000_t75" style="width:12pt;height:30.75pt" o:ole="">
                  <v:imagedata r:id="rId886" o:title=""/>
                </v:shape>
                <o:OLEObject Type="Embed" ProgID="Equation.DSMT4" ShapeID="_x0000_i31918" DrawAspect="Content" ObjectID="_1686728924" r:id="rId887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position w:val="-24"/>
                <w:sz w:val="24"/>
                <w:szCs w:val="24"/>
              </w:rPr>
              <w:object w:dxaOrig="240" w:dyaOrig="615" w14:anchorId="4C3B7366">
                <v:shape id="_x0000_i31919" type="#_x0000_t75" style="width:12pt;height:30.75pt" o:ole="">
                  <v:imagedata r:id="rId888" o:title=""/>
                </v:shape>
                <o:OLEObject Type="Embed" ProgID="Equation.DSMT4" ShapeID="_x0000_i31919" DrawAspect="Content" ObjectID="_1686728925" r:id="rId889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position w:val="-24"/>
                <w:sz w:val="24"/>
                <w:szCs w:val="24"/>
              </w:rPr>
              <w:object w:dxaOrig="225" w:dyaOrig="615" w14:anchorId="1FC6EAB8">
                <v:shape id="_x0000_i31920" type="#_x0000_t75" style="width:11.25pt;height:30.75pt" o:ole="">
                  <v:imagedata r:id="rId890" o:title=""/>
                </v:shape>
                <o:OLEObject Type="Embed" ProgID="Equation.DSMT4" ShapeID="_x0000_i31920" DrawAspect="Content" ObjectID="_1686728926" r:id="rId891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position w:val="-4"/>
                <w:sz w:val="24"/>
                <w:szCs w:val="24"/>
              </w:rPr>
              <w:object w:dxaOrig="195" w:dyaOrig="255" w14:anchorId="2D276671">
                <v:shape id="_x0000_i31921" type="#_x0000_t75" style="width:9.75pt;height:12.75pt" o:ole="">
                  <v:imagedata r:id="rId892" o:title=""/>
                </v:shape>
                <o:OLEObject Type="Embed" ProgID="Equation.DSMT4" ShapeID="_x0000_i31921" DrawAspect="Content" ObjectID="_1686728927" r:id="rId89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1148C77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C5D60F5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62FC8F65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0CC9174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14: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70" w14:anchorId="5B91CF78">
                <v:shape id="_x0000_i31922" type="#_x0000_t75" style="width:27.75pt;height:13.5pt" o:ole="">
                  <v:imagedata r:id="rId894" o:title=""/>
                </v:shape>
                <o:OLEObject Type="Embed" ProgID="Equation.DSMT4" ShapeID="_x0000_i31922" DrawAspect="Content" ObjectID="_1686728928" r:id="rId89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>;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5" w:dyaOrig="270" w14:anchorId="03D1274F">
                <v:shape id="_x0000_i31923" type="#_x0000_t75" style="width:12.75pt;height:13.5pt" o:ole="">
                  <v:imagedata r:id="rId896" o:title=""/>
                </v:shape>
                <o:OLEObject Type="Embed" ProgID="Equation.DSMT4" ShapeID="_x0000_i31923" DrawAspect="Content" ObjectID="_1686728929" r:id="rId89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điểm trên cạnh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270" w14:anchorId="09DDA6B8">
                <v:shape id="_x0000_i31924" type="#_x0000_t75" style="width:20.25pt;height:13.5pt" o:ole="">
                  <v:imagedata r:id="rId898" o:title=""/>
                </v:shape>
                <o:OLEObject Type="Embed" ProgID="Equation.DSMT4" ShapeID="_x0000_i31924" DrawAspect="Content" ObjectID="_1686728930" r:id="rId89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sao cho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80" w:dyaOrig="270" w14:anchorId="175189FB">
                <v:shape id="_x0000_i31925" type="#_x0000_t75" style="width:54pt;height:13.5pt" o:ole="">
                  <v:imagedata r:id="rId900" o:title=""/>
                </v:shape>
                <o:OLEObject Type="Embed" ProgID="Equation.DSMT4" ShapeID="_x0000_i31925" DrawAspect="Content" ObjectID="_1686728931" r:id="rId90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>. Hãy chọn đẳng thức đúng</w:t>
            </w:r>
          </w:p>
          <w:p w14:paraId="72F4F0FF" w14:textId="3C8EF00D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20" w:dyaOrig="630" w14:anchorId="2E27314F">
                <v:shape id="_x0000_i31926" type="#_x0000_t75" style="width:96pt;height:31.5pt" o:ole="">
                  <v:imagedata r:id="rId902" o:title=""/>
                </v:shape>
                <o:OLEObject Type="Embed" ProgID="Equation.DSMT4" ShapeID="_x0000_i31926" DrawAspect="Content" ObjectID="_1686728932" r:id="rId90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755" w:dyaOrig="345" w14:anchorId="309B7659">
                <v:shape id="_x0000_i31927" type="#_x0000_t75" style="width:87.75pt;height:17.25pt" o:ole="">
                  <v:imagedata r:id="rId904" o:title=""/>
                </v:shape>
                <o:OLEObject Type="Embed" ProgID="Equation.DSMT4" ShapeID="_x0000_i31927" DrawAspect="Content" ObjectID="_1686728933" r:id="rId905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39CE492B" w14:textId="4FFCA996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875" w:dyaOrig="630" w14:anchorId="5717F538">
                <v:shape id="_x0000_i31928" type="#_x0000_t75" style="width:93.75pt;height:31.5pt" o:ole="">
                  <v:imagedata r:id="rId906" o:title=""/>
                </v:shape>
                <o:OLEObject Type="Embed" ProgID="Equation.DSMT4" ShapeID="_x0000_i31928" DrawAspect="Content" ObjectID="_1686728934" r:id="rId907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20" w:dyaOrig="630" w14:anchorId="4D274AB9">
                <v:shape id="_x0000_i31929" type="#_x0000_t75" style="width:96pt;height:31.5pt" o:ole="">
                  <v:imagedata r:id="rId908" o:title=""/>
                </v:shape>
                <o:OLEObject Type="Embed" ProgID="Equation.DSMT4" ShapeID="_x0000_i31929" DrawAspect="Content" ObjectID="_1686728935" r:id="rId909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39D9CB11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35019D9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377C79FD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15EF62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15: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object w:dxaOrig="570" w:dyaOrig="285" w14:anchorId="776A6BD4">
                <v:shape id="_x0000_i31930" type="#_x0000_t75" style="width:28.5pt;height:14.25pt;mso-width-percent:0;mso-height-percent:0;mso-width-percent:0;mso-height-percent:0" o:ole="">
                  <v:imagedata r:id="rId910" o:title=""/>
                </v:shape>
                <o:OLEObject Type="Embed" ProgID="Equation.DSMT4" ShapeID="_x0000_i31930" DrawAspect="Content" ObjectID="_1686728936" r:id="rId91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có trung tuyến </w:t>
            </w:r>
            <w:r w:rsidRPr="00D80262">
              <w:rPr>
                <w:rFonts w:ascii="Chu Van An" w:hAnsi="Chu Van An" w:cs="Chu Van An"/>
                <w:noProof/>
                <w:position w:val="-4"/>
                <w:sz w:val="24"/>
                <w:szCs w:val="24"/>
              </w:rPr>
              <w:object w:dxaOrig="480" w:dyaOrig="255" w14:anchorId="48B78EF0">
                <v:shape id="_x0000_i31931" type="#_x0000_t75" style="width:24pt;height:12.75pt;mso-width-percent:0;mso-height-percent:0;mso-width-percent:0;mso-height-percent:0" o:ole="">
                  <v:imagedata r:id="rId912" o:title=""/>
                </v:shape>
                <o:OLEObject Type="Embed" ProgID="Equation.DSMT4" ShapeID="_x0000_i31931" DrawAspect="Content" ObjectID="_1686728937" r:id="rId91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, tìm khẳng định đúng:</w:t>
            </w:r>
          </w:p>
          <w:p w14:paraId="7A8D4655" w14:textId="4271D1CC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noProof/>
                <w:position w:val="-4"/>
                <w:sz w:val="24"/>
                <w:szCs w:val="24"/>
              </w:rPr>
              <w:object w:dxaOrig="1755" w:dyaOrig="315" w14:anchorId="44F36ED2">
                <v:shape id="_x0000_i31932" type="#_x0000_t75" style="width:87.75pt;height:15.75pt;mso-width-percent:0;mso-height-percent:0;mso-width-percent:0;mso-height-percent:0" o:ole="">
                  <v:imagedata r:id="rId914" o:title=""/>
                </v:shape>
                <o:OLEObject Type="Embed" ProgID="Equation.DSMT4" ShapeID="_x0000_i31932" DrawAspect="Content" ObjectID="_1686728938" r:id="rId91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noProof/>
                <w:position w:val="-24"/>
                <w:sz w:val="24"/>
                <w:szCs w:val="24"/>
              </w:rPr>
              <w:object w:dxaOrig="1950" w:dyaOrig="600" w14:anchorId="49EF3BC4">
                <v:shape id="_x0000_i31933" type="#_x0000_t75" style="width:97.5pt;height:30pt;mso-width-percent:0;mso-height-percent:0;mso-width-percent:0;mso-height-percent:0" o:ole="">
                  <v:imagedata r:id="rId916" o:title=""/>
                </v:shape>
                <o:OLEObject Type="Embed" ProgID="Equation.DSMT4" ShapeID="_x0000_i31933" DrawAspect="Content" ObjectID="_1686728939" r:id="rId91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D032E0" w14:textId="20C0D83F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noProof/>
                <w:position w:val="-24"/>
                <w:sz w:val="24"/>
                <w:szCs w:val="24"/>
              </w:rPr>
              <w:object w:dxaOrig="2160" w:dyaOrig="600" w14:anchorId="79D4A0FF">
                <v:shape id="_x0000_i31934" type="#_x0000_t75" style="width:108pt;height:30pt;mso-width-percent:0;mso-height-percent:0;mso-width-percent:0;mso-height-percent:0" o:ole="">
                  <v:imagedata r:id="rId918" o:title=""/>
                </v:shape>
                <o:OLEObject Type="Embed" ProgID="Equation.DSMT4" ShapeID="_x0000_i31934" DrawAspect="Content" ObjectID="_1686728940" r:id="rId91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noProof/>
                <w:position w:val="-24"/>
                <w:sz w:val="24"/>
                <w:szCs w:val="24"/>
              </w:rPr>
              <w:object w:dxaOrig="1950" w:dyaOrig="600" w14:anchorId="6D314BD2">
                <v:shape id="_x0000_i31935" type="#_x0000_t75" style="width:97.5pt;height:30pt;mso-width-percent:0;mso-height-percent:0;mso-width-percent:0;mso-height-percent:0" o:ole="">
                  <v:imagedata r:id="rId920" o:title=""/>
                </v:shape>
                <o:OLEObject Type="Embed" ProgID="Equation.DSMT4" ShapeID="_x0000_i31935" DrawAspect="Content" ObjectID="_1686728941" r:id="rId92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63C88EE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5DC5DC" w14:textId="77777777" w:rsidR="005F54EC" w:rsidRPr="00D80262" w:rsidRDefault="005F54EC" w:rsidP="003D3F6B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65A6CD2B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D60BC6C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4" w:name="c16q"/>
            <w:bookmarkEnd w:id="84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16: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75" w:dyaOrig="285" w14:anchorId="1736BACB">
                <v:shape id="_x0000_i31936" type="#_x0000_t75" style="width:33.75pt;height:14.25pt" o:ole="">
                  <v:imagedata r:id="rId922" o:title=""/>
                </v:shape>
                <o:OLEObject Type="Embed" ProgID="Equation.DSMT4" ShapeID="_x0000_i31936" DrawAspect="Content" ObjectID="_1686728942" r:id="rId92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có trọng tâm G. Khẳng định nào sau đây đúng?</w:t>
            </w:r>
          </w:p>
          <w:p w14:paraId="43294916" w14:textId="0FE49889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85" w:name="c16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30" w:dyaOrig="315" w14:anchorId="29A8A8D5">
                <v:shape id="_x0000_i31937" type="#_x0000_t75" style="width:76.5pt;height:15.75pt" o:ole="">
                  <v:imagedata r:id="rId924" o:title=""/>
                </v:shape>
                <o:OLEObject Type="Embed" ProgID="Equation.DSMT4" ShapeID="_x0000_i31937" DrawAspect="Content" ObjectID="_1686728943" r:id="rId92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6" w:name="c16b"/>
            <w:bookmarkEnd w:id="85"/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1860" w:dyaOrig="480" w14:anchorId="4661B7DD">
                <v:shape id="_x0000_i31938" type="#_x0000_t75" style="width:93pt;height:24pt" o:ole="">
                  <v:imagedata r:id="rId926" o:title=""/>
                </v:shape>
                <o:OLEObject Type="Embed" ProgID="Equation.DSMT4" ShapeID="_x0000_i31938" DrawAspect="Content" ObjectID="_1686728944" r:id="rId92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1E5A045" w14:textId="7B6221D0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87" w:name="c16c"/>
            <w:bookmarkEnd w:id="86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20" w:dyaOrig="630" w14:anchorId="2DD773E0">
                <v:shape id="_x0000_i31939" type="#_x0000_t75" style="width:96pt;height:31.5pt" o:ole="">
                  <v:imagedata r:id="rId928" o:title=""/>
                </v:shape>
                <o:OLEObject Type="Embed" ProgID="Equation.DSMT4" ShapeID="_x0000_i31939" DrawAspect="Content" ObjectID="_1686728945" r:id="rId92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8" w:name="c16d"/>
            <w:bookmarkEnd w:id="87"/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20" w:dyaOrig="630" w14:anchorId="3D852301">
                <v:shape id="_x0000_i31940" type="#_x0000_t75" style="width:96pt;height:31.5pt" o:ole="">
                  <v:imagedata r:id="rId930" o:title=""/>
                </v:shape>
                <o:OLEObject Type="Embed" ProgID="Equation.DSMT4" ShapeID="_x0000_i31940" DrawAspect="Content" ObjectID="_1686728946" r:id="rId93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88"/>
          <w:p w14:paraId="0142314A" w14:textId="77777777" w:rsidR="005F54EC" w:rsidRPr="00D80262" w:rsidRDefault="005F54EC" w:rsidP="003D3F6B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80"/>
        <w:bookmarkEnd w:id="81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3699C87" w14:textId="77777777" w:rsidR="005F54EC" w:rsidRPr="00D80262" w:rsidRDefault="005F54EC" w:rsidP="003D3F6B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01A69456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19E607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9" w:name="c17q"/>
            <w:bookmarkEnd w:id="89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17: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giác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379CB3E8">
                <v:shape id="_x0000_i31941" type="#_x0000_t75" style="width:27.75pt;height:14.25pt" o:ole="">
                  <v:imagedata r:id="rId932" o:title=""/>
                </v:shape>
                <o:OLEObject Type="Embed" ProgID="Equation.DSMT4" ShapeID="_x0000_i31941" DrawAspect="Content" ObjectID="_1686728947" r:id="rId93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Gọi </w:t>
            </w:r>
            <w:r w:rsidRPr="00D80262">
              <w:rPr>
                <w:rFonts w:ascii="Chu Van An" w:hAnsi="Chu Van An" w:cs="Chu Van An"/>
                <w:i/>
                <w:sz w:val="24"/>
                <w:szCs w:val="24"/>
              </w:rPr>
              <w:t>M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là trung điểm cạnh </w:t>
            </w:r>
            <w:r w:rsidRPr="00D80262">
              <w:rPr>
                <w:rFonts w:ascii="Chu Van An" w:hAnsi="Chu Van An" w:cs="Chu Van An"/>
                <w:i/>
                <w:sz w:val="24"/>
                <w:szCs w:val="24"/>
              </w:rPr>
              <w:t>AB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i/>
                <w:sz w:val="24"/>
                <w:szCs w:val="24"/>
              </w:rPr>
              <w:t>N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là một điểm trên cạnh </w:t>
            </w:r>
            <w:r w:rsidRPr="00D80262">
              <w:rPr>
                <w:rFonts w:ascii="Chu Van An" w:hAnsi="Chu Van An" w:cs="Chu Van An"/>
                <w:i/>
                <w:sz w:val="24"/>
                <w:szCs w:val="24"/>
              </w:rPr>
              <w:t>AC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94" w:dyaOrig="285" w14:anchorId="11AE9D42">
                <v:shape id="_x0000_i31942" type="#_x0000_t75" style="width:54.75pt;height:14.25pt" o:ole="">
                  <v:imagedata r:id="rId934" o:title=""/>
                </v:shape>
                <o:OLEObject Type="Embed" ProgID="Equation.DSMT4" ShapeID="_x0000_i31942" DrawAspect="Content" ObjectID="_1686728948" r:id="rId93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và </w:t>
            </w:r>
            <w:r w:rsidRPr="00D80262">
              <w:rPr>
                <w:rFonts w:ascii="Chu Van An" w:hAnsi="Chu Van An" w:cs="Chu Van An"/>
                <w:i/>
                <w:sz w:val="24"/>
                <w:szCs w:val="24"/>
              </w:rPr>
              <w:t xml:space="preserve">I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là trung điểm của đoạn </w:t>
            </w:r>
            <w:r w:rsidRPr="00D80262">
              <w:rPr>
                <w:rFonts w:ascii="Chu Van An" w:hAnsi="Chu Van An" w:cs="Chu Van An"/>
                <w:i/>
                <w:sz w:val="24"/>
                <w:szCs w:val="24"/>
              </w:rPr>
              <w:t>MN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Chứng minh: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219" w:dyaOrig="345" w14:anchorId="72D39583">
                <v:shape id="_x0000_i31943" type="#_x0000_t75" style="width:111pt;height:17.25pt" o:ole="">
                  <v:imagedata r:id="rId936" o:title=""/>
                </v:shape>
                <o:OLEObject Type="Embed" ProgID="Equation.DSMT4" ShapeID="_x0000_i31943" DrawAspect="Content" ObjectID="_1686728949" r:id="rId93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Hãy biểu diễn vectơ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45" w:dyaOrig="315" w14:anchorId="3A1BA6B2">
                <v:shape id="_x0000_i31944" type="#_x0000_t75" style="width:17.25pt;height:15.75pt" o:ole="">
                  <v:imagedata r:id="rId938" o:title=""/>
                </v:shape>
                <o:OLEObject Type="Embed" ProgID="Equation.DSMT4" ShapeID="_x0000_i31944" DrawAspect="Content" ObjectID="_1686728950" r:id="rId93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theo hai vecto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5" w:dyaOrig="315" w14:anchorId="51D6C7EA">
                <v:shape id="_x0000_i31945" type="#_x0000_t75" style="width:20.25pt;height:15.75pt" o:ole="">
                  <v:imagedata r:id="rId940" o:title=""/>
                </v:shape>
                <o:OLEObject Type="Embed" ProgID="Equation.DSMT4" ShapeID="_x0000_i31945" DrawAspect="Content" ObjectID="_1686728951" r:id="rId94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và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20" w:dyaOrig="345" w14:anchorId="37C04043">
                <v:shape id="_x0000_i31946" type="#_x0000_t75" style="width:21pt;height:17.25pt" o:ole="">
                  <v:imagedata r:id="rId942" o:title=""/>
                </v:shape>
                <o:OLEObject Type="Embed" ProgID="Equation.DSMT4" ShapeID="_x0000_i31946" DrawAspect="Content" ObjectID="_1686728952" r:id="rId94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B9A7A9A" w14:textId="0CDA3B56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bookmarkStart w:id="90" w:name="c17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CC"/>
                <w:position w:val="-24"/>
                <w:sz w:val="24"/>
                <w:szCs w:val="24"/>
              </w:rPr>
              <w:object w:dxaOrig="1820" w:dyaOrig="620" w14:anchorId="656E2587">
                <v:shape id="_x0000_i31947" type="#_x0000_t75" style="width:90.75pt;height:30.75pt" o:ole="">
                  <v:imagedata r:id="rId944" o:title=""/>
                </v:shape>
                <o:OLEObject Type="Embed" ProgID="Equation.DSMT4" ShapeID="_x0000_i31947" DrawAspect="Content" ObjectID="_1686728953" r:id="rId945"/>
              </w:object>
            </w:r>
            <w:r w:rsidRPr="00D8026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>.</w:t>
            </w:r>
            <w:bookmarkStart w:id="91" w:name="c17b"/>
            <w:bookmarkEnd w:id="90"/>
            <w:r w:rsidRPr="00D8026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b/>
                <w:color w:val="0000CC"/>
                <w:position w:val="-24"/>
                <w:sz w:val="24"/>
                <w:szCs w:val="24"/>
              </w:rPr>
              <w:object w:dxaOrig="1840" w:dyaOrig="620" w14:anchorId="4DA2880E">
                <v:shape id="_x0000_i31948" type="#_x0000_t75" style="width:92.25pt;height:30.75pt" o:ole="">
                  <v:imagedata r:id="rId946" o:title=""/>
                </v:shape>
                <o:OLEObject Type="Embed" ProgID="Equation.DSMT4" ShapeID="_x0000_i31948" DrawAspect="Content" ObjectID="_1686728954" r:id="rId947"/>
              </w:object>
            </w:r>
            <w:r w:rsidRPr="00D8026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>.</w:t>
            </w:r>
          </w:p>
          <w:p w14:paraId="305E3A8A" w14:textId="7BD823BD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bookmarkStart w:id="92" w:name="c17c"/>
            <w:bookmarkEnd w:id="91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CC"/>
                <w:position w:val="-24"/>
                <w:sz w:val="24"/>
                <w:szCs w:val="24"/>
              </w:rPr>
              <w:object w:dxaOrig="1820" w:dyaOrig="620" w14:anchorId="6F4A5D05">
                <v:shape id="_x0000_i31949" type="#_x0000_t75" style="width:90.75pt;height:30.75pt" o:ole="">
                  <v:imagedata r:id="rId948" o:title=""/>
                </v:shape>
                <o:OLEObject Type="Embed" ProgID="Equation.DSMT4" ShapeID="_x0000_i31949" DrawAspect="Content" ObjectID="_1686728955" r:id="rId949"/>
              </w:object>
            </w:r>
            <w:r w:rsidRPr="00D8026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>.</w:t>
            </w:r>
            <w:bookmarkStart w:id="93" w:name="c17d"/>
            <w:bookmarkEnd w:id="92"/>
            <w:r w:rsidRPr="00D8026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b/>
                <w:color w:val="0000CC"/>
                <w:position w:val="-24"/>
                <w:sz w:val="24"/>
                <w:szCs w:val="24"/>
              </w:rPr>
              <w:object w:dxaOrig="1820" w:dyaOrig="620" w14:anchorId="12DF8427">
                <v:shape id="_x0000_i31950" type="#_x0000_t75" style="width:90.75pt;height:30.75pt" o:ole="">
                  <v:imagedata r:id="rId950" o:title=""/>
                </v:shape>
                <o:OLEObject Type="Embed" ProgID="Equation.DSMT4" ShapeID="_x0000_i31950" DrawAspect="Content" ObjectID="_1686728956" r:id="rId951"/>
              </w:object>
            </w:r>
            <w:r w:rsidRPr="00D8026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>.</w:t>
            </w:r>
          </w:p>
          <w:bookmarkEnd w:id="93"/>
          <w:p w14:paraId="29F89CBF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82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1A21258" w14:textId="77777777" w:rsidR="005F54EC" w:rsidRPr="00D80262" w:rsidRDefault="005F54EC" w:rsidP="003D3F6B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5F54EC" w:rsidRPr="00D80262" w14:paraId="0FFB3706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955CF7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94" w:name="c18q"/>
            <w:bookmarkEnd w:id="94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18: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40" w:dyaOrig="300" w14:anchorId="23DD7F0C">
                <v:shape id="_x0000_i31951" type="#_x0000_t75" style="width:27pt;height:15pt" o:ole="">
                  <v:imagedata r:id="rId952" o:title=""/>
                </v:shape>
                <o:OLEObject Type="Embed" ProgID="Equation.DSMT4" ShapeID="_x0000_i31951" DrawAspect="Content" ObjectID="_1686728957" r:id="rId95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trọng tâm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00" w:dyaOrig="300" w14:anchorId="035FAFA7">
                <v:shape id="_x0000_i31952" type="#_x0000_t75" style="width:15pt;height:15pt" o:ole="">
                  <v:imagedata r:id="rId954" o:title=""/>
                </v:shape>
                <o:OLEObject Type="Embed" ProgID="Equation.DSMT4" ShapeID="_x0000_i31952" DrawAspect="Content" ObjectID="_1686728958" r:id="rId95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Đặt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620" w:dyaOrig="375" w14:anchorId="08E2474E">
                <v:shape id="_x0000_i31953" type="#_x0000_t75" style="width:81pt;height:18.75pt" o:ole="">
                  <v:imagedata r:id="rId956" o:title=""/>
                </v:shape>
                <o:OLEObject Type="Embed" ProgID="Equation.DSMT4" ShapeID="_x0000_i31953" DrawAspect="Content" ObjectID="_1686728959" r:id="rId95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Khi đó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20" w:dyaOrig="360" w14:anchorId="6BD62033">
                <v:shape id="_x0000_i31954" type="#_x0000_t75" style="width:21pt;height:18pt" o:ole="">
                  <v:imagedata r:id="rId958" o:title=""/>
                </v:shape>
                <o:OLEObject Type="Embed" ProgID="Equation.DSMT4" ShapeID="_x0000_i31954" DrawAspect="Content" ObjectID="_1686728960" r:id="rId95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bằng :</w:t>
            </w:r>
          </w:p>
          <w:p w14:paraId="731C52A2" w14:textId="0457D286" w:rsidR="005F54EC" w:rsidRPr="00D80262" w:rsidRDefault="005F54EC" w:rsidP="003D3F6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bookmarkStart w:id="95" w:name="c18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90" w:dyaOrig="675" w14:anchorId="109E2C75">
                <v:shape id="_x0000_i31955" type="#_x0000_t75" style="width:34.5pt;height:33.75pt" o:ole="">
                  <v:imagedata r:id="rId960" o:title=""/>
                </v:shape>
                <o:OLEObject Type="Embed" ProgID="Equation.DSMT4" ShapeID="_x0000_i31955" DrawAspect="Content" ObjectID="_1686728961" r:id="rId96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96" w:name="c18b"/>
            <w:bookmarkEnd w:id="95"/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90" w:dyaOrig="675" w14:anchorId="1F1C3596">
                <v:shape id="_x0000_i31956" type="#_x0000_t75" style="width:34.5pt;height:33.75pt" o:ole="">
                  <v:imagedata r:id="rId962" o:title=""/>
                </v:shape>
                <o:OLEObject Type="Embed" ProgID="Equation.DSMT4" ShapeID="_x0000_i31956" DrawAspect="Content" ObjectID="_1686728962" r:id="rId96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7" w:name="c18c"/>
            <w:bookmarkEnd w:id="96"/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90" w:dyaOrig="675" w14:anchorId="18406DFF">
                <v:shape id="_x0000_i31957" type="#_x0000_t75" style="width:34.5pt;height:33.75pt" o:ole="">
                  <v:imagedata r:id="rId964" o:title=""/>
                </v:shape>
                <o:OLEObject Type="Embed" ProgID="Equation.DSMT4" ShapeID="_x0000_i31957" DrawAspect="Content" ObjectID="_1686728963" r:id="rId96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8" w:name="c18d"/>
            <w:bookmarkEnd w:id="97"/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825" w:dyaOrig="675" w14:anchorId="7AC89372">
                <v:shape id="_x0000_i31958" type="#_x0000_t75" style="width:41.25pt;height:33.75pt" o:ole="">
                  <v:imagedata r:id="rId966" o:title=""/>
                </v:shape>
                <o:OLEObject Type="Embed" ProgID="Equation.DSMT4" ShapeID="_x0000_i31958" DrawAspect="Content" ObjectID="_1686728964" r:id="rId96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8"/>
          <w:p w14:paraId="209B139B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84BD36F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6F606785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7A91A9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9" w:name="c19q"/>
            <w:bookmarkEnd w:id="99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19: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65" w:dyaOrig="300" w14:anchorId="7BCD6503">
                <v:shape id="_x0000_i31959" type="#_x0000_t75" style="width:38.25pt;height:15pt" o:ole="">
                  <v:imagedata r:id="rId968" o:title=""/>
                </v:shape>
                <o:OLEObject Type="Embed" ProgID="Equation.DSMT4" ShapeID="_x0000_i31959" DrawAspect="Content" ObjectID="_1686728965" r:id="rId96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mệnh đề nào sau đây đúng?</w:t>
            </w:r>
          </w:p>
          <w:p w14:paraId="0032C7E1" w14:textId="0337AA1E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00" w:name="c19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50" w:dyaOrig="615" w14:anchorId="11A913D0">
                <v:shape id="_x0000_i31960" type="#_x0000_t75" style="width:97.5pt;height:30.75pt" o:ole="">
                  <v:imagedata r:id="rId970" o:title=""/>
                </v:shape>
                <o:OLEObject Type="Embed" ProgID="Equation.DSMT4" ShapeID="_x0000_i31960" DrawAspect="Content" ObjectID="_1686728966" r:id="rId97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1" w:name="c19b"/>
            <w:bookmarkEnd w:id="100"/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860" w:dyaOrig="615" w14:anchorId="1E69BF72">
                <v:shape id="_x0000_i31961" type="#_x0000_t75" style="width:93pt;height:30.75pt" o:ole="">
                  <v:imagedata r:id="rId972" o:title=""/>
                </v:shape>
                <o:OLEObject Type="Embed" ProgID="Equation.DSMT4" ShapeID="_x0000_i31961" DrawAspect="Content" ObjectID="_1686728967" r:id="rId97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1"/>
          <w:p w14:paraId="372AC128" w14:textId="3EB81094" w:rsidR="005F54EC" w:rsidRPr="00D80262" w:rsidRDefault="00D80262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="005F54EC"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="005F54EC"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05" w:dyaOrig="615" w14:anchorId="59E24AAF">
                <v:shape id="_x0000_i31962" type="#_x0000_t75" style="width:95.25pt;height:30.75pt" o:ole="">
                  <v:imagedata r:id="rId974" o:title=""/>
                </v:shape>
                <o:OLEObject Type="Embed" ProgID="Equation.DSMT4" ShapeID="_x0000_i31962" DrawAspect="Content" ObjectID="_1686728968" r:id="rId975"/>
              </w:object>
            </w:r>
            <w:bookmarkStart w:id="102" w:name="c19d"/>
            <w:r w:rsidR="005F54EC"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5F54EC"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5F54EC"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860" w:dyaOrig="615" w14:anchorId="59580659">
                <v:shape id="_x0000_i31963" type="#_x0000_t75" style="width:93pt;height:30.75pt" o:ole="">
                  <v:imagedata r:id="rId976" o:title=""/>
                </v:shape>
                <o:OLEObject Type="Embed" ProgID="Equation.DSMT4" ShapeID="_x0000_i31963" DrawAspect="Content" ObjectID="_1686728969" r:id="rId977"/>
              </w:object>
            </w:r>
            <w:r w:rsidR="005F54EC"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2"/>
          <w:p w14:paraId="7E40DAC5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915AB7C" w14:textId="77777777" w:rsidR="005F54EC" w:rsidRPr="00D80262" w:rsidRDefault="005F54EC" w:rsidP="003D3F6B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7E3C9303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70515A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3" w:name="c20q"/>
            <w:bookmarkEnd w:id="103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20: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20F857F4">
                <v:shape id="_x0000_i31964" type="#_x0000_t75" style="width:28.5pt;height:13.5pt" o:ole="">
                  <v:imagedata r:id="rId978" o:title=""/>
                </v:shape>
                <o:OLEObject Type="Embed" ProgID="Equation.DSMT4" ShapeID="_x0000_i31964" DrawAspect="Content" ObjectID="_1686728970" r:id="rId97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Gọi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  <w:lang w:val="vi-VN"/>
              </w:rPr>
              <w:object w:dxaOrig="600" w:dyaOrig="330" w14:anchorId="7252FA63">
                <v:shape id="_x0000_i31965" type="#_x0000_t75" style="width:30pt;height:16.5pt" o:ole="">
                  <v:imagedata r:id="rId980" o:title=""/>
                </v:shape>
                <o:OLEObject Type="Embed" ProgID="Equation.DSMT4" ShapeID="_x0000_i31965" DrawAspect="Content" ObjectID="_1686728971" r:id="rId98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các điểm lần lượt trên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  <w:lang w:val="vi-VN"/>
              </w:rPr>
              <w:object w:dxaOrig="405" w:dyaOrig="270" w14:anchorId="745CA47E">
                <v:shape id="_x0000_i31966" type="#_x0000_t75" style="width:20.25pt;height:13.5pt" o:ole="">
                  <v:imagedata r:id="rId982" o:title=""/>
                </v:shape>
                <o:OLEObject Type="Embed" ProgID="Equation.DSMT4" ShapeID="_x0000_i31966" DrawAspect="Content" ObjectID="_1686728972" r:id="rId98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405" w:dyaOrig="270" w14:anchorId="211F71C8">
                <v:shape id="_x0000_i31967" type="#_x0000_t75" style="width:20.25pt;height:13.5pt" o:ole="">
                  <v:imagedata r:id="rId984" o:title=""/>
                </v:shape>
                <o:OLEObject Type="Embed" ProgID="Equation.DSMT4" ShapeID="_x0000_i31967" DrawAspect="Content" ObjectID="_1686728973" r:id="rId98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sao cho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  <w:lang w:val="vi-VN"/>
              </w:rPr>
              <w:object w:dxaOrig="3015" w:dyaOrig="375" w14:anchorId="4E5CD0CF">
                <v:shape id="_x0000_i31968" type="#_x0000_t75" style="width:150.75pt;height:18.75pt" o:ole="">
                  <v:imagedata r:id="rId986" o:title=""/>
                </v:shape>
                <o:OLEObject Type="Embed" ProgID="Equation.DSMT4" ShapeID="_x0000_i31968" DrawAspect="Content" ObjectID="_1686728974" r:id="rId98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.Hãy biểu thị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465" w:dyaOrig="345" w14:anchorId="59C37628">
                <v:shape id="_x0000_i31969" type="#_x0000_t75" style="width:23.25pt;height:17.25pt" o:ole="">
                  <v:imagedata r:id="rId988" o:title=""/>
                </v:shape>
                <o:OLEObject Type="Embed" ProgID="Equation.DSMT4" ShapeID="_x0000_i31969" DrawAspect="Content" ObjectID="_1686728975" r:id="rId98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theo hai véc tơ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  <w:lang w:val="vi-VN"/>
              </w:rPr>
              <w:object w:dxaOrig="405" w:dyaOrig="330" w14:anchorId="3A98B805">
                <v:shape id="_x0000_i31970" type="#_x0000_t75" style="width:20.25pt;height:16.5pt" o:ole="">
                  <v:imagedata r:id="rId990" o:title=""/>
                </v:shape>
                <o:OLEObject Type="Embed" ProgID="Equation.DSMT4" ShapeID="_x0000_i31970" DrawAspect="Content" ObjectID="_1686728976" r:id="rId99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420" w:dyaOrig="345" w14:anchorId="0FD86957">
                <v:shape id="_x0000_i31971" type="#_x0000_t75" style="width:21pt;height:17.25pt" o:ole="">
                  <v:imagedata r:id="rId992" o:title=""/>
                </v:shape>
                <o:OLEObject Type="Embed" ProgID="Equation.DSMT4" ShapeID="_x0000_i31971" DrawAspect="Content" ObjectID="_1686728977" r:id="rId99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FEDC33C" w14:textId="7178CA01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4" w:name="c20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1800" w:dyaOrig="345" w14:anchorId="7C4DFA0E">
                <v:shape id="_x0000_i31972" type="#_x0000_t75" style="width:90pt;height:17.25pt" o:ole="">
                  <v:imagedata r:id="rId994" o:title=""/>
                </v:shape>
                <o:OLEObject Type="Embed" ProgID="Equation.DSMT4" ShapeID="_x0000_i31972" DrawAspect="Content" ObjectID="_1686728978" r:id="rId99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05" w:name="c20b"/>
            <w:bookmarkEnd w:id="104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35" w:dyaOrig="615" w14:anchorId="567EE7EA">
                <v:shape id="_x0000_i31973" type="#_x0000_t75" style="width:96.75pt;height:30.75pt" o:ole="">
                  <v:imagedata r:id="rId996" o:title=""/>
                </v:shape>
                <o:OLEObject Type="Embed" ProgID="Equation.DSMT4" ShapeID="_x0000_i31973" DrawAspect="Content" ObjectID="_1686728979" r:id="rId99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F67B0F5" w14:textId="39C6A34E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6" w:name="c20c"/>
            <w:bookmarkEnd w:id="105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35" w:dyaOrig="615" w14:anchorId="5D93ED86">
                <v:shape id="_x0000_i31974" type="#_x0000_t75" style="width:96.75pt;height:30.75pt" o:ole="">
                  <v:imagedata r:id="rId998" o:title=""/>
                </v:shape>
                <o:OLEObject Type="Embed" ProgID="Equation.DSMT4" ShapeID="_x0000_i31974" DrawAspect="Content" ObjectID="_1686728980" r:id="rId99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07" w:name="c20d"/>
            <w:bookmarkEnd w:id="106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35" w:dyaOrig="615" w14:anchorId="0F0C0EA4">
                <v:shape id="_x0000_i31975" type="#_x0000_t75" style="width:96.75pt;height:30.75pt" o:ole="">
                  <v:imagedata r:id="rId1000" o:title=""/>
                </v:shape>
                <o:OLEObject Type="Embed" ProgID="Equation.DSMT4" ShapeID="_x0000_i31975" DrawAspect="Content" ObjectID="_1686728981" r:id="rId100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107"/>
          <w:p w14:paraId="77FC90E0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F4ED48B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79054C2C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E0D4F8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8" w:name="c21q"/>
            <w:bookmarkEnd w:id="108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21: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5C9A5EB3">
                <v:shape id="_x0000_i31976" type="#_x0000_t75" style="width:27.75pt;height:14.25pt" o:ole="">
                  <v:imagedata r:id="rId1002" o:title=""/>
                </v:shape>
                <o:OLEObject Type="Embed" ProgID="Equation.DSMT4" ShapeID="_x0000_i31976" DrawAspect="Content" ObjectID="_1686728982" r:id="rId100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85" w14:anchorId="292FF0EA">
                <v:shape id="_x0000_i31977" type="#_x0000_t75" style="width:12.75pt;height:14.25pt" o:ole="">
                  <v:imagedata r:id="rId1004" o:title=""/>
                </v:shape>
                <o:OLEObject Type="Embed" ProgID="Equation.DSMT4" ShapeID="_x0000_i31977" DrawAspect="Content" ObjectID="_1686728983" r:id="rId100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tâm. Đặt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70" w:dyaOrig="375" w14:anchorId="2F3A0C76">
                <v:shape id="_x0000_i31978" type="#_x0000_t75" style="width:73.5pt;height:18.75pt" o:ole="">
                  <v:imagedata r:id="rId1006" o:title=""/>
                </v:shape>
                <o:OLEObject Type="Embed" ProgID="Equation.DSMT4" ShapeID="_x0000_i31978" DrawAspect="Content" ObjectID="_1686728984" r:id="rId100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20" w:dyaOrig="345" w14:anchorId="60FCE155">
                <v:shape id="_x0000_i31979" type="#_x0000_t75" style="width:21pt;height:17.25pt" o:ole="">
                  <v:imagedata r:id="rId1008" o:title=""/>
                </v:shape>
                <o:OLEObject Type="Embed" ProgID="Equation.DSMT4" ShapeID="_x0000_i31979" DrawAspect="Content" ObjectID="_1686728985" r:id="rId100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được biểu diễn theo véc tơ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05" w:dyaOrig="375" w14:anchorId="605D6B3E">
                <v:shape id="_x0000_i31980" type="#_x0000_t75" style="width:20.25pt;height:18.75pt" o:ole="">
                  <v:imagedata r:id="rId1010" o:title=""/>
                </v:shape>
                <o:OLEObject Type="Embed" ProgID="Equation.DSMT4" ShapeID="_x0000_i31980" DrawAspect="Content" ObjectID="_1686728986" r:id="rId101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0572A19" w14:textId="5E09D276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09" w:name="c21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470" w:dyaOrig="630" w14:anchorId="7AE822E7">
                <v:shape id="_x0000_i31981" type="#_x0000_t75" style="width:73.5pt;height:31.5pt" o:ole="">
                  <v:imagedata r:id="rId1012" o:title=""/>
                </v:shape>
                <o:OLEObject Type="Embed" ProgID="Equation.DSMT4" ShapeID="_x0000_i31981" DrawAspect="Content" ObjectID="_1686728987" r:id="rId101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110" w:name="c21b"/>
            <w:bookmarkEnd w:id="109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650" w:dyaOrig="630" w14:anchorId="36900203">
                <v:shape id="_x0000_i31982" type="#_x0000_t75" style="width:82.5pt;height:31.5pt" o:ole="">
                  <v:imagedata r:id="rId1014" o:title=""/>
                </v:shape>
                <o:OLEObject Type="Embed" ProgID="Equation.DSMT4" ShapeID="_x0000_i31982" DrawAspect="Content" ObjectID="_1686728988" r:id="rId1015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5AF6F299" w14:textId="34FAED39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11" w:name="c21c"/>
            <w:bookmarkEnd w:id="110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470" w:dyaOrig="630" w14:anchorId="4DA9FDF0">
                <v:shape id="_x0000_i31983" type="#_x0000_t75" style="width:73.5pt;height:31.5pt" o:ole="">
                  <v:imagedata r:id="rId1016" o:title=""/>
                </v:shape>
                <o:OLEObject Type="Embed" ProgID="Equation.DSMT4" ShapeID="_x0000_i31983" DrawAspect="Content" ObjectID="_1686728989" r:id="rId1017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112" w:name="c21d"/>
            <w:bookmarkEnd w:id="111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470" w:dyaOrig="630" w14:anchorId="0D7FB9A8">
                <v:shape id="_x0000_i31984" type="#_x0000_t75" style="width:73.5pt;height:31.5pt" o:ole="">
                  <v:imagedata r:id="rId1018" o:title=""/>
                </v:shape>
                <o:OLEObject Type="Embed" ProgID="Equation.DSMT4" ShapeID="_x0000_i31984" DrawAspect="Content" ObjectID="_1686728990" r:id="rId1019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12"/>
          <w:p w14:paraId="4EC5B89D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248417E" w14:textId="77777777" w:rsidR="005F54EC" w:rsidRPr="00D80262" w:rsidRDefault="005F54EC" w:rsidP="003D3F6B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080179B9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48262C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3" w:name="c22q"/>
            <w:bookmarkEnd w:id="113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22: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55" w14:anchorId="780210DC">
                <v:shape id="_x0000_i31985" type="#_x0000_t75" style="width:36.75pt;height:12.75pt" o:ole="">
                  <v:imagedata r:id="rId1020" o:title=""/>
                </v:shape>
                <o:OLEObject Type="Embed" ProgID="Equation.DSMT4" ShapeID="_x0000_i31985" DrawAspect="Content" ObjectID="_1686728991" r:id="rId102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55" w14:anchorId="024DB5EC">
                <v:shape id="_x0000_i31986" type="#_x0000_t75" style="width:12.75pt;height:12.75pt" o:ole="">
                  <v:imagedata r:id="rId1022" o:title=""/>
                </v:shape>
                <o:OLEObject Type="Embed" ProgID="Equation.DSMT4" ShapeID="_x0000_i31986" DrawAspect="Content" ObjectID="_1686728992" r:id="rId102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là trọng tâm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40" w:dyaOrig="255" w14:anchorId="7A48C4B8">
                <v:shape id="_x0000_i31987" type="#_x0000_t75" style="width:27pt;height:12.75pt" o:ole="">
                  <v:imagedata r:id="rId1024" o:title=""/>
                </v:shape>
                <o:OLEObject Type="Embed" ProgID="Equation.DSMT4" ShapeID="_x0000_i31987" DrawAspect="Content" ObjectID="_1686728993" r:id="rId102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Hãy phân tích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20" w:dyaOrig="360" w14:anchorId="54AFCA92">
                <v:shape id="_x0000_i31988" type="#_x0000_t75" style="width:21pt;height:18pt" o:ole="">
                  <v:imagedata r:id="rId1026" o:title=""/>
                </v:shape>
                <o:OLEObject Type="Embed" ProgID="Equation.DSMT4" ShapeID="_x0000_i31988" DrawAspect="Content" ObjectID="_1686728994" r:id="rId102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theo hai vec tơ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75" w:dyaOrig="345" w14:anchorId="76FB1A07">
                <v:shape id="_x0000_i31989" type="#_x0000_t75" style="width:18.75pt;height:17.25pt" o:ole="">
                  <v:imagedata r:id="rId1028" o:title=""/>
                </v:shape>
                <o:OLEObject Type="Embed" ProgID="Equation.DSMT4" ShapeID="_x0000_i31989" DrawAspect="Content" ObjectID="_1686728995" r:id="rId102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20" w:dyaOrig="345" w14:anchorId="1A227A54">
                <v:shape id="_x0000_i31990" type="#_x0000_t75" style="width:21pt;height:17.25pt" o:ole="">
                  <v:imagedata r:id="rId1030" o:title=""/>
                </v:shape>
                <o:OLEObject Type="Embed" ProgID="Equation.DSMT4" ShapeID="_x0000_i31990" DrawAspect="Content" ObjectID="_1686728996" r:id="rId1031"/>
              </w:object>
            </w:r>
          </w:p>
          <w:p w14:paraId="79ED5F4A" w14:textId="422F0FEA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4" w:name="c22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860" w:dyaOrig="675" w14:anchorId="37BB9EB1">
                <v:shape id="_x0000_i31991" type="#_x0000_t75" style="width:93pt;height:33.75pt" o:ole="">
                  <v:imagedata r:id="rId1032" o:title=""/>
                </v:shape>
                <o:OLEObject Type="Embed" ProgID="Equation.DSMT4" ShapeID="_x0000_i31991" DrawAspect="Content" ObjectID="_1686728997" r:id="rId103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15" w:name="c22b"/>
            <w:bookmarkEnd w:id="114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860" w:dyaOrig="675" w14:anchorId="33C3AC4A">
                <v:shape id="_x0000_i31992" type="#_x0000_t75" style="width:93pt;height:33.75pt" o:ole="">
                  <v:imagedata r:id="rId1034" o:title=""/>
                </v:shape>
                <o:OLEObject Type="Embed" ProgID="Equation.DSMT4" ShapeID="_x0000_i31992" DrawAspect="Content" ObjectID="_1686728998" r:id="rId1035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26D9D02" w14:textId="4A3826FD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16" w:name="c22c"/>
            <w:bookmarkEnd w:id="115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620" w:dyaOrig="360" w14:anchorId="74B5715D">
                <v:shape id="_x0000_i31993" type="#_x0000_t75" style="width:81pt;height:18pt" o:ole="">
                  <v:imagedata r:id="rId1036" o:title=""/>
                </v:shape>
                <o:OLEObject Type="Embed" ProgID="Equation.DSMT4" ShapeID="_x0000_i31993" DrawAspect="Content" ObjectID="_1686728999" r:id="rId1037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17" w:name="c22d"/>
            <w:bookmarkEnd w:id="116"/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860" w:dyaOrig="675" w14:anchorId="6FCAFEDC">
                <v:shape id="_x0000_i31994" type="#_x0000_t75" style="width:93pt;height:33.75pt" o:ole="">
                  <v:imagedata r:id="rId1038" o:title=""/>
                </v:shape>
                <o:OLEObject Type="Embed" ProgID="Equation.DSMT4" ShapeID="_x0000_i31994" DrawAspect="Content" ObjectID="_1686729000" r:id="rId1039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17"/>
          <w:p w14:paraId="622D2AC5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CEA79F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162DD68A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A76488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8" w:name="c23q"/>
            <w:bookmarkEnd w:id="118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23: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59A02459">
                <v:shape id="_x0000_i31995" type="#_x0000_t75" style="width:28.5pt;height:13.5pt;mso-position-horizontal-relative:page;mso-position-vertical-relative:page" o:ole="">
                  <v:imagedata r:id="rId1040" o:title=""/>
                </v:shape>
                <o:OLEObject Type="Embed" ProgID="Equation.DSMT4" ShapeID="_x0000_i31995" DrawAspect="Content" ObjectID="_1686729001" r:id="rId104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70" w:dyaOrig="270" w14:anchorId="6F9F4FDB">
                <v:shape id="_x0000_i31996" type="#_x0000_t75" style="width:13.5pt;height:13.5pt;mso-position-horizontal-relative:page;mso-position-vertical-relative:page" o:ole="">
                  <v:imagedata r:id="rId1042" o:title=""/>
                </v:shape>
                <o:OLEObject Type="Embed" ProgID="Equation.DSMT4" ShapeID="_x0000_i31996" DrawAspect="Content" ObjectID="_1686729002" r:id="rId104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là trung điểm của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20" w:dyaOrig="270" w14:anchorId="4DC7897B">
                <v:shape id="_x0000_i31997" type="#_x0000_t75" style="width:21pt;height:13.5pt;mso-position-horizontal-relative:page;mso-position-vertical-relative:page" o:ole="">
                  <v:imagedata r:id="rId1044" o:title=""/>
                </v:shape>
                <o:OLEObject Type="Embed" ProgID="Equation.DSMT4" ShapeID="_x0000_i31997" DrawAspect="Content" ObjectID="_1686729003" r:id="rId104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70" w:dyaOrig="270" w14:anchorId="7AF21683">
                <v:shape id="_x0000_i31998" type="#_x0000_t75" style="width:13.5pt;height:13.5pt;mso-position-horizontal-relative:page;mso-position-vertical-relative:page" o:ole="">
                  <v:imagedata r:id="rId1046" o:title=""/>
                </v:shape>
                <o:OLEObject Type="Embed" ProgID="Equation.DSMT4" ShapeID="_x0000_i31998" DrawAspect="Content" ObjectID="_1686729004" r:id="rId104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20" w:dyaOrig="270" w14:anchorId="34568FD5">
                <v:shape id="_x0000_i31999" type="#_x0000_t75" style="width:21pt;height:13.5pt;mso-position-horizontal-relative:page;mso-position-vertical-relative:page" o:ole="">
                  <v:imagedata r:id="rId1048" o:title=""/>
                </v:shape>
                <o:OLEObject Type="Embed" ProgID="Equation.DSMT4" ShapeID="_x0000_i31999" DrawAspect="Content" ObjectID="_1686729005" r:id="rId104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, mệnh đề nào sau đây là đúng?</w:t>
            </w:r>
          </w:p>
          <w:p w14:paraId="1FC88355" w14:textId="00CCA330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19" w:name="c23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20" w:dyaOrig="630" w14:anchorId="77D8BC1C">
                <v:shape id="_x0000_i32000" type="#_x0000_t75" style="width:96pt;height:31.5pt;mso-position-horizontal-relative:page;mso-position-vertical-relative:page" o:ole="">
                  <v:imagedata r:id="rId1050" o:title=""/>
                </v:shape>
                <o:OLEObject Type="Embed" ProgID="Equation.DSMT4" ShapeID="_x0000_i32000" DrawAspect="Content" ObjectID="_1686729006" r:id="rId1051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0" w:name="c23b"/>
            <w:bookmarkEnd w:id="119"/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20" w:dyaOrig="630" w14:anchorId="50B5874A">
                <v:shape id="_x0000_i32001" type="#_x0000_t75" style="width:96pt;height:31.5pt;mso-position-horizontal-relative:page;mso-position-vertical-relative:page" o:ole="">
                  <v:imagedata r:id="rId1052" o:title=""/>
                </v:shape>
                <o:OLEObject Type="Embed" ProgID="Equation.DSMT4" ShapeID="_x0000_i32001" DrawAspect="Content" ObjectID="_1686729007" r:id="rId105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A632A1E" w14:textId="1C81C3F7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</w:pPr>
            <w:bookmarkStart w:id="121" w:name="c23c"/>
            <w:bookmarkEnd w:id="120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20" w:dyaOrig="630" w14:anchorId="5F140B4E">
                <v:shape id="_x0000_i32002" type="#_x0000_t75" style="width:96pt;height:31.5pt;mso-position-horizontal-relative:page;mso-position-vertical-relative:page" o:ole="">
                  <v:imagedata r:id="rId1054" o:title=""/>
                </v:shape>
                <o:OLEObject Type="Embed" ProgID="Equation.DSMT4" ShapeID="_x0000_i32002" DrawAspect="Content" ObjectID="_1686729008" r:id="rId1055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2" w:name="c23d"/>
            <w:bookmarkEnd w:id="121"/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20" w:dyaOrig="630" w14:anchorId="1F029EFB">
                <v:shape id="_x0000_i32003" type="#_x0000_t75" style="width:96pt;height:31.5pt;mso-position-horizontal-relative:page;mso-position-vertical-relative:page" o:ole="">
                  <v:imagedata r:id="rId1056" o:title=""/>
                </v:shape>
                <o:OLEObject Type="Embed" ProgID="Equation.DSMT4" ShapeID="_x0000_i32003" DrawAspect="Content" ObjectID="_1686729009" r:id="rId1057"/>
              </w:object>
            </w:r>
          </w:p>
          <w:bookmarkEnd w:id="122"/>
          <w:p w14:paraId="7953C3B8" w14:textId="77777777" w:rsidR="005F54EC" w:rsidRPr="00D80262" w:rsidRDefault="005F54EC" w:rsidP="003D3F6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D886F98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5F54EC" w:rsidRPr="00D80262" w14:paraId="01C960E1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78C2813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3" w:name="c24q"/>
            <w:bookmarkEnd w:id="123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24: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40" w:dyaOrig="285" w14:anchorId="4299CF63">
                <v:shape id="_x0000_i32004" type="#_x0000_t75" style="width:27pt;height:14.25pt" o:ole="">
                  <v:imagedata r:id="rId1058" o:title=""/>
                </v:shape>
                <o:OLEObject Type="Embed" ProgID="Equation.DSMT4" ShapeID="_x0000_i32004" DrawAspect="Content" ObjectID="_1686729010" r:id="rId105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55" w14:anchorId="21B5D864">
                <v:shape id="_x0000_i32005" type="#_x0000_t75" style="width:9.75pt;height:12.75pt" o:ole="">
                  <v:imagedata r:id="rId1060" o:title=""/>
                </v:shape>
                <o:OLEObject Type="Embed" ProgID="Equation.DSMT4" ShapeID="_x0000_i32005" DrawAspect="Content" ObjectID="_1686729011" r:id="rId106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65" w:dyaOrig="330" w14:anchorId="583B3C7C">
                <v:shape id="_x0000_i32006" type="#_x0000_t75" style="width:53.25pt;height:16.5pt" o:ole="">
                  <v:imagedata r:id="rId1062" o:title=""/>
                </v:shape>
                <o:OLEObject Type="Embed" ProgID="Equation.DSMT4" ShapeID="_x0000_i32006" DrawAspect="Content" ObjectID="_1686729012" r:id="rId106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5" w:dyaOrig="255" w14:anchorId="738C37D0">
                <v:shape id="_x0000_i32007" type="#_x0000_t75" style="width:12.75pt;height:12.75pt" o:ole="">
                  <v:imagedata r:id="rId1064" o:title=""/>
                </v:shape>
                <o:OLEObject Type="Embed" ProgID="Equation.DSMT4" ShapeID="_x0000_i32007" DrawAspect="Content" ObjectID="_1686729013" r:id="rId106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30" w:dyaOrig="255" w14:anchorId="65460D70">
                <v:shape id="_x0000_i32008" type="#_x0000_t75" style="width:16.5pt;height:12.75pt" o:ole="">
                  <v:imagedata r:id="rId1066" o:title=""/>
                </v:shape>
                <o:OLEObject Type="Embed" ProgID="Equation.DSMT4" ShapeID="_x0000_i32008" DrawAspect="Content" ObjectID="_1686729014" r:id="rId106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 Mệnh đề nào dưới đây đúng?</w:t>
            </w:r>
          </w:p>
          <w:p w14:paraId="56EA46BB" w14:textId="342E353F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24" w:name="c24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position w:val="-24"/>
                <w:sz w:val="24"/>
                <w:szCs w:val="24"/>
              </w:rPr>
              <w:object w:dxaOrig="1875" w:dyaOrig="630" w14:anchorId="4B7E6AA9">
                <v:shape id="_x0000_i32009" type="#_x0000_t75" style="width:93.75pt;height:31.5pt" o:ole="">
                  <v:imagedata r:id="rId1068" o:title=""/>
                </v:shape>
                <o:OLEObject Type="Embed" ProgID="Equation.DSMT4" ShapeID="_x0000_i32009" DrawAspect="Content" ObjectID="_1686729015" r:id="rId1069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5" w:name="c24b"/>
            <w:bookmarkEnd w:id="124"/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position w:val="-24"/>
                <w:sz w:val="24"/>
                <w:szCs w:val="24"/>
              </w:rPr>
              <w:object w:dxaOrig="1875" w:dyaOrig="630" w14:anchorId="4BCEC197">
                <v:shape id="_x0000_i32010" type="#_x0000_t75" style="width:93.75pt;height:31.5pt" o:ole="">
                  <v:imagedata r:id="rId1070" o:title=""/>
                </v:shape>
                <o:OLEObject Type="Embed" ProgID="Equation.DSMT4" ShapeID="_x0000_i32010" DrawAspect="Content" ObjectID="_1686729016" r:id="rId1071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4A84813" w14:textId="094CB740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26" w:name="c24c"/>
            <w:bookmarkEnd w:id="125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color w:val="000000"/>
                <w:position w:val="-24"/>
                <w:sz w:val="24"/>
                <w:szCs w:val="24"/>
              </w:rPr>
              <w:object w:dxaOrig="1875" w:dyaOrig="630" w14:anchorId="55E5A2C8">
                <v:shape id="_x0000_i32011" type="#_x0000_t75" style="width:93.75pt;height:31.5pt" o:ole="">
                  <v:imagedata r:id="rId1072" o:title=""/>
                </v:shape>
                <o:OLEObject Type="Embed" ProgID="Equation.DSMT4" ShapeID="_x0000_i32011" DrawAspect="Content" ObjectID="_1686729017" r:id="rId107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7" w:name="c24d"/>
            <w:bookmarkEnd w:id="126"/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position w:val="-24"/>
                <w:sz w:val="24"/>
                <w:szCs w:val="24"/>
              </w:rPr>
              <w:object w:dxaOrig="1875" w:dyaOrig="630" w14:anchorId="65A2C632">
                <v:shape id="_x0000_i32012" type="#_x0000_t75" style="width:93.75pt;height:31.5pt" o:ole="">
                  <v:imagedata r:id="rId1074" o:title=""/>
                </v:shape>
                <o:OLEObject Type="Embed" ProgID="Equation.DSMT4" ShapeID="_x0000_i32012" DrawAspect="Content" ObjectID="_1686729018" r:id="rId107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7"/>
          <w:p w14:paraId="76E2006D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375BCB" w14:textId="77777777" w:rsidR="005F54EC" w:rsidRPr="00D80262" w:rsidRDefault="005F54EC" w:rsidP="003D3F6B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5F54EC" w:rsidRPr="00D80262" w14:paraId="34F3727A" w14:textId="77777777" w:rsidTr="00D80E7B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5963AF5" w14:textId="77777777" w:rsidR="005F54EC" w:rsidRPr="00D80262" w:rsidRDefault="005F54EC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8" w:name="c25q"/>
            <w:bookmarkEnd w:id="128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25: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40" w:dyaOrig="255" w14:anchorId="309A4973">
                <v:shape id="_x0000_i32013" type="#_x0000_t75" style="width:27pt;height:12.75pt" o:ole="">
                  <v:imagedata r:id="rId1076" o:title=""/>
                </v:shape>
                <o:OLEObject Type="Embed" ProgID="Equation.DSMT4" ShapeID="_x0000_i32013" DrawAspect="Content" ObjectID="_1686729019" r:id="rId107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điểm I là trung điểm của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20" w:dyaOrig="255" w14:anchorId="2A00A016">
                <v:shape id="_x0000_i32014" type="#_x0000_t75" style="width:21pt;height:12.75pt" o:ole="">
                  <v:imagedata r:id="rId1078" o:title=""/>
                </v:shape>
                <o:OLEObject Type="Embed" ProgID="Equation.DSMT4" ShapeID="_x0000_i32014" DrawAspect="Content" ObjectID="_1686729020" r:id="rId107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55" w14:anchorId="750A47A0">
                <v:shape id="_x0000_i32015" type="#_x0000_t75" style="width:12.75pt;height:12.75pt" o:ole="">
                  <v:imagedata r:id="rId1080" o:title=""/>
                </v:shape>
                <o:OLEObject Type="Embed" ProgID="Equation.DSMT4" ShapeID="_x0000_i32015" DrawAspect="Content" ObjectID="_1686729021" r:id="rId108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một điểm trên cạnh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20" w:dyaOrig="255" w14:anchorId="266ACAF3">
                <v:shape id="_x0000_i32016" type="#_x0000_t75" style="width:21pt;height:12.75pt" o:ole="">
                  <v:imagedata r:id="rId1082" o:title=""/>
                </v:shape>
                <o:OLEObject Type="Embed" ProgID="Equation.DSMT4" ShapeID="_x0000_i32016" DrawAspect="Content" ObjectID="_1686729022" r:id="rId108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sao cho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155" w:dyaOrig="630" w14:anchorId="69F88FA3">
                <v:shape id="_x0000_i32017" type="#_x0000_t75" style="width:57.75pt;height:31.5pt" o:ole="">
                  <v:imagedata r:id="rId1084" o:title=""/>
                </v:shape>
                <o:OLEObject Type="Embed" ProgID="Equation.DSMT4" ShapeID="_x0000_i32017" DrawAspect="Content" ObjectID="_1686729023" r:id="rId108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15" w:dyaOrig="240" w14:anchorId="7FAB455D">
                <v:shape id="_x0000_i32018" type="#_x0000_t75" style="width:15.75pt;height:12pt" o:ole="">
                  <v:imagedata r:id="rId1086" o:title=""/>
                </v:shape>
                <o:OLEObject Type="Embed" ProgID="Equation.DSMT4" ShapeID="_x0000_i32018" DrawAspect="Content" ObjectID="_1686729024" r:id="rId108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30" w:dyaOrig="255" w14:anchorId="6891093A">
                <v:shape id="_x0000_i32019" type="#_x0000_t75" style="width:16.5pt;height:12.75pt" o:ole="">
                  <v:imagedata r:id="rId1088" o:title=""/>
                </v:shape>
                <o:OLEObject Type="Embed" ProgID="Equation.DSMT4" ShapeID="_x0000_i32019" DrawAspect="Content" ObjectID="_1686729025" r:id="rId108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, mệnh đề nào sau đây là đúng?</w:t>
            </w:r>
          </w:p>
          <w:p w14:paraId="0F608AB9" w14:textId="60A93B9F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129" w:name="c25a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05" w:dyaOrig="630" w14:anchorId="1F1BED6F">
                <v:shape id="_x0000_i32020" type="#_x0000_t75" style="width:95.25pt;height:31.5pt" o:ole="">
                  <v:imagedata r:id="rId1090" o:title=""/>
                </v:shape>
                <o:OLEObject Type="Embed" ProgID="Equation.DSMT4" ShapeID="_x0000_i32020" DrawAspect="Content" ObjectID="_1686729026" r:id="rId1091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130" w:name="c25b"/>
            <w:bookmarkEnd w:id="129"/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80" w:dyaOrig="630" w14:anchorId="0D707C5E">
                <v:shape id="Object 19" o:spid="_x0000_i32021" type="#_x0000_t75" style="width:99pt;height:31.5pt;mso-position-horizontal-relative:page;mso-position-vertical-relative:page" o:ole="">
                  <v:imagedata r:id="rId1092" o:title=""/>
                </v:shape>
                <o:OLEObject Type="Embed" ProgID="Equation.DSMT4" ShapeID="Object 19" DrawAspect="Content" ObjectID="_1686729027" r:id="rId109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46F727F9" w14:textId="383B7D46" w:rsidR="005F54EC" w:rsidRPr="00D80262" w:rsidRDefault="005F54EC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1" w:name="c25c"/>
            <w:bookmarkEnd w:id="130"/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20" w:dyaOrig="630" w14:anchorId="2F5FC8BD">
                <v:shape id="Object 18" o:spid="_x0000_i32022" type="#_x0000_t75" style="width:96pt;height:31.5pt;mso-position-horizontal-relative:page;mso-position-vertical-relative:page" o:ole="">
                  <v:imagedata r:id="rId1094" o:title=""/>
                </v:shape>
                <o:OLEObject Type="Embed" ProgID="Equation.DSMT4" ShapeID="Object 18" DrawAspect="Content" ObjectID="_1686729028" r:id="rId1095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132" w:name="c25d"/>
            <w:bookmarkEnd w:id="131"/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980" w:dyaOrig="630" w14:anchorId="08A4C30B">
                <v:shape id="Object 20" o:spid="_x0000_i32023" type="#_x0000_t75" style="width:99pt;height:31.5pt;mso-position-horizontal-relative:page;mso-position-vertical-relative:page" o:ole="">
                  <v:imagedata r:id="rId1096" o:title=""/>
                </v:shape>
                <o:OLEObject Type="Embed" ProgID="Equation.DSMT4" ShapeID="Object 20" DrawAspect="Content" ObjectID="_1686729029" r:id="rId109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End w:id="132"/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2C544F7" w14:textId="77777777" w:rsidR="005F54EC" w:rsidRPr="00D80262" w:rsidRDefault="005F54EC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0A5E6CC1" w14:textId="1286F726" w:rsidR="00EC5D1C" w:rsidRPr="00D80262" w:rsidRDefault="00892566" w:rsidP="003D3F6B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80262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D80262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="00460B37"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061B986" wp14:editId="1D8D2A90">
                <wp:extent cx="6609025" cy="1859711"/>
                <wp:effectExtent l="0" t="38100" r="20955" b="26670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025" cy="1859711"/>
                          <a:chOff x="-1" y="-26"/>
                          <a:chExt cx="6609025" cy="1807025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716"/>
                            <a:ext cx="6609025" cy="154628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B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7581F3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1074D54" w14:textId="3FCBABEB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="00B56A9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5BD39C07" w14:textId="77777777" w:rsidR="00B56A9E" w:rsidRDefault="00B56A9E" w:rsidP="005138A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11"/>
                                </w:numPr>
                                <w:jc w:val="both"/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  <w:t>Để chứng minh một đẳng thức vectơ hoặc phân tích một vectơ theo hai vectơ không cùng phương, ta thường sử dụng:</w:t>
                              </w:r>
                            </w:p>
                            <w:p w14:paraId="6015929B" w14:textId="76AA4103" w:rsidR="00B56A9E" w:rsidRDefault="00B56A9E" w:rsidP="005138A9">
                              <w:pPr>
                                <w:pStyle w:val="Footer"/>
                                <w:widowControl w:val="0"/>
                                <w:numPr>
                                  <w:ilvl w:val="1"/>
                                  <w:numId w:val="12"/>
                                </w:numPr>
                                <w:jc w:val="both"/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  <w:t>Qui tắc ba điểm để phân tích các vectơ.</w:t>
                              </w:r>
                            </w:p>
                            <w:p w14:paraId="36A62AE3" w14:textId="04A71D71" w:rsidR="00B56A9E" w:rsidRDefault="00B56A9E" w:rsidP="005138A9">
                              <w:pPr>
                                <w:pStyle w:val="Footer"/>
                                <w:widowControl w:val="0"/>
                                <w:numPr>
                                  <w:ilvl w:val="1"/>
                                  <w:numId w:val="12"/>
                                </w:numPr>
                                <w:jc w:val="both"/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  <w:t>Các hệ thức thường dùng như: hệ thức trung điểm, hệ thức trọng tâm tam giác.</w:t>
                              </w:r>
                            </w:p>
                            <w:p w14:paraId="1FC8137E" w14:textId="03F77E15" w:rsidR="00B56A9E" w:rsidRPr="004F2929" w:rsidRDefault="00B56A9E" w:rsidP="005138A9">
                              <w:pPr>
                                <w:pStyle w:val="Footer"/>
                                <w:widowControl w:val="0"/>
                                <w:numPr>
                                  <w:ilvl w:val="1"/>
                                  <w:numId w:val="12"/>
                                </w:numPr>
                                <w:jc w:val="both"/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  <w:t>Tính chất của các hình.</w:t>
                              </w:r>
                            </w:p>
                            <w:p w14:paraId="3264B07E" w14:textId="77777777" w:rsidR="00B56A9E" w:rsidRPr="004E4A10" w:rsidRDefault="00B56A9E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91192B5" w14:textId="2DAD9068" w:rsidR="00E62F77" w:rsidRPr="00993994" w:rsidRDefault="00E62F77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-26"/>
                            <a:ext cx="5792787" cy="485801"/>
                            <a:chOff x="150812" y="-26"/>
                            <a:chExt cx="5793131" cy="485801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5793131" cy="485775"/>
                              <a:chOff x="150812" y="0"/>
                              <a:chExt cx="5793131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4013" y="0"/>
                                <a:ext cx="5759930" cy="485775"/>
                                <a:chOff x="184013" y="0"/>
                                <a:chExt cx="5759930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4013" y="2668"/>
                                  <a:ext cx="5759930" cy="482865"/>
                                </a:xfrm>
                                <a:prstGeom prst="snip1Rect">
                                  <a:avLst>
                                    <a:gd name="adj" fmla="val 34525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9525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356697" cy="485775"/>
                                  <a:chOff x="1502180" y="0"/>
                                  <a:chExt cx="4356697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247163" cy="369570"/>
                                    <a:chOff x="1611714" y="104387"/>
                                    <a:chExt cx="4247163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0802" y="105094"/>
                                      <a:ext cx="4098075" cy="30226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9525"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FFD8FD2" w14:textId="44A2481A" w:rsidR="00E62F77" w:rsidRPr="00075AB5" w:rsidRDefault="00075AB5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075AB5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  <w:lang w:val="nl-NL"/>
                                          </w:rPr>
                                          <w:t xml:space="preserve">Phân tích 1 vectơ </w:t>
                                        </w:r>
                                        <w:r w:rsidR="00434786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  <w:lang w:val="nl-NL"/>
                                          </w:rPr>
                                          <w:t>và tìm tập hợp điểm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D832C1A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-26"/>
                              <a:ext cx="1173959" cy="425655"/>
                              <a:chOff x="327030" y="-26"/>
                              <a:chExt cx="1173959" cy="425655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69337" y="-26"/>
                                <a:ext cx="1131637" cy="4256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C3FBFDC" w14:textId="6E1FD80E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AA356B"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061B986" id="_x0000_s1161" style="width:520.4pt;height:146.45pt;mso-position-horizontal-relative:char;mso-position-vertical-relative:line" coordorigin="" coordsize="66090,18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">
                <v:shape id="Rectangle: Diagonal Corners Rounded 1" o:spid="_x0000_s1162" style="position:absolute;top:2607;width:66090;height:1546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ffffb" strokecolor="#4d6d1e">
                  <v:fill color2="#00c" rotate="t" focusposition=".5,.5" focussize="" colors="0 #fffffb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915,0;6495785,0;6609025,111177;6609025,1531640;6594110,1546283;113240,1546283;0,1435106;0,14643;14915,0" o:connectangles="0,0,0,0,0,0,0,0,0" textboxrect="0,0,6435090,1533525"/>
                  <v:textbox>
                    <w:txbxContent>
                      <w:p w14:paraId="727581F3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1074D54" w14:textId="3FCBABEB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="00B56A9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5BD39C07" w14:textId="77777777" w:rsidR="00B56A9E" w:rsidRDefault="00B56A9E" w:rsidP="005138A9">
                        <w:pPr>
                          <w:pStyle w:val="Footer"/>
                          <w:widowControl w:val="0"/>
                          <w:numPr>
                            <w:ilvl w:val="0"/>
                            <w:numId w:val="11"/>
                          </w:numPr>
                          <w:jc w:val="both"/>
                          <w:rPr>
                            <w:rFonts w:ascii="Times New Roman" w:hAnsi="Times New Roman"/>
                            <w:i/>
                            <w:sz w:val="24"/>
                          </w:rPr>
                        </w:pPr>
                        <w:r>
                          <w:rPr>
                            <w:rFonts w:ascii="Times New Roman" w:hAnsi="Times New Roman"/>
                            <w:i/>
                            <w:sz w:val="24"/>
                          </w:rPr>
                          <w:t>Để chứng minh một đẳng thức vectơ hoặc phân tích một vectơ theo hai vectơ không cùng phương, ta thường sử dụng:</w:t>
                        </w:r>
                      </w:p>
                      <w:p w14:paraId="6015929B" w14:textId="76AA4103" w:rsidR="00B56A9E" w:rsidRDefault="00B56A9E" w:rsidP="005138A9">
                        <w:pPr>
                          <w:pStyle w:val="Footer"/>
                          <w:widowControl w:val="0"/>
                          <w:numPr>
                            <w:ilvl w:val="1"/>
                            <w:numId w:val="12"/>
                          </w:numPr>
                          <w:jc w:val="both"/>
                          <w:rPr>
                            <w:rFonts w:ascii="Times New Roman" w:hAnsi="Times New Roman"/>
                            <w:i/>
                            <w:sz w:val="24"/>
                          </w:rPr>
                        </w:pPr>
                        <w:r>
                          <w:rPr>
                            <w:rFonts w:ascii="Times New Roman" w:hAnsi="Times New Roman"/>
                            <w:i/>
                            <w:sz w:val="24"/>
                          </w:rPr>
                          <w:t>Qui tắc ba điểm để phân tích các vectơ.</w:t>
                        </w:r>
                      </w:p>
                      <w:p w14:paraId="36A62AE3" w14:textId="04A71D71" w:rsidR="00B56A9E" w:rsidRDefault="00B56A9E" w:rsidP="005138A9">
                        <w:pPr>
                          <w:pStyle w:val="Footer"/>
                          <w:widowControl w:val="0"/>
                          <w:numPr>
                            <w:ilvl w:val="1"/>
                            <w:numId w:val="12"/>
                          </w:numPr>
                          <w:jc w:val="both"/>
                          <w:rPr>
                            <w:rFonts w:ascii="Times New Roman" w:hAnsi="Times New Roman"/>
                            <w:i/>
                            <w:sz w:val="24"/>
                          </w:rPr>
                        </w:pPr>
                        <w:r>
                          <w:rPr>
                            <w:rFonts w:ascii="Times New Roman" w:hAnsi="Times New Roman"/>
                            <w:i/>
                            <w:sz w:val="24"/>
                          </w:rPr>
                          <w:t>Các hệ thức thường dùng như: hệ thức trung điểm, hệ thức trọng tâm tam giác.</w:t>
                        </w:r>
                      </w:p>
                      <w:p w14:paraId="1FC8137E" w14:textId="03F77E15" w:rsidR="00B56A9E" w:rsidRPr="004F2929" w:rsidRDefault="00B56A9E" w:rsidP="005138A9">
                        <w:pPr>
                          <w:pStyle w:val="Footer"/>
                          <w:widowControl w:val="0"/>
                          <w:numPr>
                            <w:ilvl w:val="1"/>
                            <w:numId w:val="12"/>
                          </w:numPr>
                          <w:jc w:val="both"/>
                          <w:rPr>
                            <w:rFonts w:ascii="Times New Roman" w:hAnsi="Times New Roman"/>
                            <w:i/>
                            <w:sz w:val="24"/>
                          </w:rPr>
                        </w:pPr>
                        <w:r>
                          <w:rPr>
                            <w:rFonts w:ascii="Times New Roman" w:hAnsi="Times New Roman"/>
                            <w:i/>
                            <w:sz w:val="24"/>
                          </w:rPr>
                          <w:t>Tính chất của các hình.</w:t>
                        </w:r>
                      </w:p>
                      <w:p w14:paraId="3264B07E" w14:textId="77777777" w:rsidR="00B56A9E" w:rsidRPr="004E4A10" w:rsidRDefault="00B56A9E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91192B5" w14:textId="2DAD9068" w:rsidR="00E62F77" w:rsidRPr="00993994" w:rsidRDefault="00E62F77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163" style="position:absolute;left:1508;width:57927;height:4857" coordorigin="1508" coordsize="57931,4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164" style="position:absolute;left:1508;width:57931;height:4857" coordorigin="1508" coordsize="5793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165" style="position:absolute;left:1840;width:57599;height:4857" coordorigin="1840" coordsize="575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166" style="position:absolute;left:1840;top:26;width:57599;height:4829;visibility:visible;mso-wrap-style:square;v-text-anchor:middle" coordsize="5759930,48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" path="m,l5593221,r166709,166709l5759930,482865,,482865,,xe" fillcolor="#efddf6 [663]" stroked="f">
                        <v:fill r:id="rId15" o:title="" color2="#fffff7" type="pattern"/>
                        <v:path arrowok="t" o:connecttype="custom" o:connectlocs="0,0;5593221,0;5759930,166709;5759930,482865;0,482865;0,0" o:connectangles="0,0,0,0,0,0"/>
                      </v:shape>
                      <v:group id="Group 232" o:spid="_x0000_s1167" style="position:absolute;left:15021;width:43567;height:4857" coordorigin="15021" coordsize="4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168" style="position:absolute;left:16117;top:1043;width:42471;height:3696" coordorigin="16117,1043" coordsize="424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169" type="#_x0000_t55" style="position:absolute;left:17608;top:1050;width:4098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" adj="21259" fillcolor="#fffff7" strokecolor="#c793fb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FFD8FD2" w14:textId="44A2481A" w:rsidR="00E62F77" w:rsidRPr="00075AB5" w:rsidRDefault="00075AB5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075AB5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szCs w:val="24"/>
                                      <w:lang w:val="nl-NL"/>
                                    </w:rPr>
                                    <w:t xml:space="preserve">Phân tích 1 vectơ </w:t>
                                  </w:r>
                                  <w:r w:rsidR="00434786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szCs w:val="24"/>
                                      <w:lang w:val="nl-NL"/>
                                    </w:rPr>
                                    <w:t>và tìm tập hợp điểm</w:t>
                                  </w:r>
                                </w:p>
                              </w:txbxContent>
                            </v:textbox>
                          </v:shape>
                          <v:group id="Group 235" o:spid="_x0000_s117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17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color="black [3213]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2D832C1A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17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17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" path="m352426,590550r-200024,l112766,488158r-60368,c23449,488158,,401785,,295276,,188766,23449,102393,52398,102393r60367,l152402,,352426,r,590550xe" fillcolor="#fffff7" strokecolor="black [3213]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17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" fillcolor="#fffff7" strokecolor="black [3213]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7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" fillcolor="#fffff7" strokecolor="black [3213]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77" style="position:absolute;left:3270;width:11739;height:4256" coordorigin="3270" coordsize="11739,4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7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" stroked="f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9" type="#_x0000_t202" style="position:absolute;left:3693;width:11316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1C3FBFDC" w14:textId="6E1FD80E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AA356B"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5E03457" w14:textId="7D80ACC1" w:rsidR="00EC5D1C" w:rsidRPr="00D80262" w:rsidRDefault="00EC5D1C" w:rsidP="003D3F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594E012" w14:textId="77777777" w:rsidR="00A3129A" w:rsidRPr="00D80262" w:rsidRDefault="00A3129A" w:rsidP="005138A9">
      <w:pPr>
        <w:numPr>
          <w:ilvl w:val="0"/>
          <w:numId w:val="9"/>
        </w:numPr>
        <w:spacing w:before="120" w:after="0" w:line="240" w:lineRule="auto"/>
        <w:ind w:left="810" w:hanging="810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</w:rPr>
        <w:t xml:space="preserve">Cho ba điểm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240" w:dyaOrig="255" w14:anchorId="0E75E7BA">
          <v:shape id="_x0000_i1239" type="#_x0000_t75" style="width:12pt;height:12pt" o:ole="">
            <v:imagedata r:id="rId1098" o:title=""/>
          </v:shape>
          <o:OLEObject Type="Embed" ProgID="Equation.DSMT4" ShapeID="_x0000_i1239" DrawAspect="Content" ObjectID="_1686729030" r:id="rId1099"/>
        </w:object>
      </w:r>
      <w:r w:rsidRPr="00D80262">
        <w:rPr>
          <w:rFonts w:ascii="Chu Van An" w:hAnsi="Chu Van An" w:cs="Chu Van An"/>
          <w:sz w:val="24"/>
          <w:szCs w:val="24"/>
        </w:rPr>
        <w:t xml:space="preserve">,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240" w:dyaOrig="255" w14:anchorId="5C478011">
          <v:shape id="_x0000_i1240" type="#_x0000_t75" style="width:12pt;height:12pt" o:ole="">
            <v:imagedata r:id="rId1100" o:title=""/>
          </v:shape>
          <o:OLEObject Type="Embed" ProgID="Equation.DSMT4" ShapeID="_x0000_i1240" DrawAspect="Content" ObjectID="_1686729031" r:id="rId1101"/>
        </w:object>
      </w:r>
      <w:r w:rsidRPr="00D80262">
        <w:rPr>
          <w:rFonts w:ascii="Chu Van An" w:hAnsi="Chu Van An" w:cs="Chu Van An"/>
          <w:sz w:val="24"/>
          <w:szCs w:val="24"/>
        </w:rPr>
        <w:t xml:space="preserve">,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40" w:dyaOrig="285" w14:anchorId="3E09008A">
          <v:shape id="_x0000_i1241" type="#_x0000_t75" style="width:12pt;height:14.25pt" o:ole="">
            <v:imagedata r:id="rId1102" o:title=""/>
          </v:shape>
          <o:OLEObject Type="Embed" ProgID="Equation.DSMT4" ShapeID="_x0000_i1241" DrawAspect="Content" ObjectID="_1686729032" r:id="rId1103"/>
        </w:object>
      </w:r>
      <w:r w:rsidRPr="00D80262">
        <w:rPr>
          <w:rFonts w:ascii="Chu Van An" w:hAnsi="Chu Van An" w:cs="Chu Van An"/>
          <w:sz w:val="24"/>
          <w:szCs w:val="24"/>
        </w:rPr>
        <w:t xml:space="preserve">. Tìm khẳng định </w:t>
      </w:r>
      <w:r w:rsidRPr="00D80262">
        <w:rPr>
          <w:rFonts w:ascii="Chu Van An" w:hAnsi="Chu Van An" w:cs="Chu Van An"/>
          <w:b/>
          <w:bCs/>
          <w:i/>
          <w:iCs/>
          <w:sz w:val="24"/>
          <w:szCs w:val="24"/>
        </w:rPr>
        <w:t>sai</w:t>
      </w:r>
      <w:r w:rsidRPr="00D80262">
        <w:rPr>
          <w:rFonts w:ascii="Chu Van An" w:hAnsi="Chu Van An" w:cs="Chu Van An"/>
          <w:sz w:val="24"/>
          <w:szCs w:val="24"/>
        </w:rPr>
        <w:t xml:space="preserve"> khi nêu điều kiện cần và đủ để ba điểm thẳng hàng?</w:t>
      </w:r>
    </w:p>
    <w:p w14:paraId="0B64C0EC" w14:textId="46227421" w:rsidR="00A3129A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Ⓐ.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1905" w:dyaOrig="345" w14:anchorId="7A668B57">
          <v:shape id="_x0000_i1242" type="#_x0000_t75" style="width:95.25pt;height:17.25pt" o:ole="">
            <v:imagedata r:id="rId1104" o:title=""/>
          </v:shape>
          <o:OLEObject Type="Embed" ProgID="Equation.DSMT4" ShapeID="_x0000_i1242" DrawAspect="Content" ObjectID="_1686729033" r:id="rId1105"/>
        </w:object>
      </w:r>
      <w:r w:rsidR="00A3129A" w:rsidRPr="00D80262">
        <w:rPr>
          <w:rFonts w:ascii="Chu Van An" w:hAnsi="Chu Van An" w:cs="Chu Van An"/>
          <w:sz w:val="24"/>
          <w:szCs w:val="24"/>
          <w:lang w:val="vi-VN"/>
        </w:rPr>
        <w:t>.</w:t>
      </w:r>
      <w:r w:rsidR="00A3129A" w:rsidRPr="00D80262">
        <w:rPr>
          <w:rFonts w:ascii="Chu Van An" w:hAnsi="Chu Van An" w:cs="Chu Van An"/>
          <w:sz w:val="24"/>
          <w:szCs w:val="24"/>
        </w:rPr>
        <w:tab/>
      </w:r>
      <w:r w:rsidR="00A3129A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Ⓑ.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1905" w:dyaOrig="345" w14:anchorId="4AFC874F">
          <v:shape id="_x0000_i1243" type="#_x0000_t75" style="width:95.25pt;height:17.25pt" o:ole="">
            <v:imagedata r:id="rId1106" o:title=""/>
          </v:shape>
          <o:OLEObject Type="Embed" ProgID="Equation.DSMT4" ShapeID="_x0000_i1243" DrawAspect="Content" ObjectID="_1686729034" r:id="rId1107"/>
        </w:object>
      </w:r>
      <w:r w:rsidR="00A3129A" w:rsidRPr="00D80262">
        <w:rPr>
          <w:rFonts w:ascii="Chu Van An" w:hAnsi="Chu Van An" w:cs="Chu Van An"/>
          <w:sz w:val="24"/>
          <w:szCs w:val="24"/>
          <w:lang w:val="vi-VN"/>
        </w:rPr>
        <w:t>.</w:t>
      </w:r>
    </w:p>
    <w:p w14:paraId="3349E1EC" w14:textId="3B40EDDB" w:rsidR="00A3129A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Ⓒ.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2475" w:dyaOrig="345" w14:anchorId="54DFC188">
          <v:shape id="_x0000_i1244" type="#_x0000_t75" style="width:123.75pt;height:17.25pt" o:ole="">
            <v:imagedata r:id="rId1108" o:title=""/>
          </v:shape>
          <o:OLEObject Type="Embed" ProgID="Equation.DSMT4" ShapeID="_x0000_i1244" DrawAspect="Content" ObjectID="_1686729035" r:id="rId1109"/>
        </w:object>
      </w:r>
      <w:r w:rsidR="00A3129A" w:rsidRPr="00D80262">
        <w:rPr>
          <w:rFonts w:ascii="Chu Van An" w:hAnsi="Chu Van An" w:cs="Chu Van An"/>
          <w:sz w:val="24"/>
          <w:szCs w:val="24"/>
          <w:lang w:val="vi-VN"/>
        </w:rPr>
        <w:t>.</w:t>
      </w:r>
      <w:r w:rsidR="00A3129A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Ⓓ.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1875" w:dyaOrig="345" w14:anchorId="27106476">
          <v:shape id="_x0000_i1245" type="#_x0000_t75" style="width:93.75pt;height:17.25pt" o:ole="">
            <v:imagedata r:id="rId1110" o:title=""/>
          </v:shape>
          <o:OLEObject Type="Embed" ProgID="Equation.DSMT4" ShapeID="_x0000_i1245" DrawAspect="Content" ObjectID="_1686729036" r:id="rId1111"/>
        </w:object>
      </w:r>
      <w:r w:rsidR="00A3129A" w:rsidRPr="00D80262">
        <w:rPr>
          <w:rFonts w:ascii="Chu Van An" w:hAnsi="Chu Van An" w:cs="Chu Van An"/>
          <w:sz w:val="24"/>
          <w:szCs w:val="24"/>
          <w:lang w:val="vi-VN"/>
        </w:rPr>
        <w:t>.</w:t>
      </w:r>
    </w:p>
    <w:p w14:paraId="346CD973" w14:textId="77777777" w:rsidR="00A3129A" w:rsidRPr="00D80262" w:rsidRDefault="00A3129A" w:rsidP="003D3F6B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b/>
          <w:color w:val="000099"/>
          <w:sz w:val="24"/>
          <w:szCs w:val="24"/>
          <w:lang w:val="vi-VN"/>
        </w:rPr>
        <w:t>Lời giải</w:t>
      </w:r>
    </w:p>
    <w:p w14:paraId="4EDEEBE4" w14:textId="4D30C5BC" w:rsidR="00A3129A" w:rsidRPr="00D80262" w:rsidRDefault="003D3F6B" w:rsidP="003D3F6B">
      <w:pPr>
        <w:spacing w:line="240" w:lineRule="auto"/>
        <w:ind w:firstLine="709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A3129A" w:rsidRPr="00D80262">
        <w:rPr>
          <w:rFonts w:ascii="Chu Van An" w:hAnsi="Chu Van An" w:cs="Chu Van An"/>
          <w:sz w:val="24"/>
          <w:szCs w:val="24"/>
        </w:rPr>
        <w:t>Khẳng định A, B, D đúng</w:t>
      </w:r>
    </w:p>
    <w:p w14:paraId="590C5EDF" w14:textId="631E9AF5" w:rsidR="00A3129A" w:rsidRPr="00D80262" w:rsidRDefault="003D3F6B" w:rsidP="003D3F6B">
      <w:pPr>
        <w:spacing w:line="240" w:lineRule="auto"/>
        <w:ind w:left="992" w:hanging="283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A3129A" w:rsidRPr="00D80262">
        <w:rPr>
          <w:rFonts w:ascii="Chu Van An" w:hAnsi="Chu Van An" w:cs="Chu Van An"/>
          <w:sz w:val="24"/>
          <w:szCs w:val="24"/>
        </w:rPr>
        <w:t xml:space="preserve">Khẳng định C sai vì gọi </w:t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255" w:dyaOrig="285" w14:anchorId="3AEAC57B">
          <v:shape id="_x0000_i1343" type="#_x0000_t75" style="width:12pt;height:14.25pt" o:ole="">
            <v:imagedata r:id="rId1112" o:title=""/>
          </v:shape>
          <o:OLEObject Type="Embed" ProgID="Equation.DSMT4" ShapeID="_x0000_i1343" DrawAspect="Content" ObjectID="_1686729037" r:id="rId1113"/>
        </w:object>
      </w:r>
      <w:r w:rsidR="00A3129A" w:rsidRPr="00D80262">
        <w:rPr>
          <w:rFonts w:ascii="Chu Van An" w:hAnsi="Chu Van An" w:cs="Chu Van An"/>
          <w:sz w:val="24"/>
          <w:szCs w:val="24"/>
        </w:rPr>
        <w:t xml:space="preserve"> là trọng tâm </w:t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675" w:dyaOrig="285" w14:anchorId="5BA6C584">
          <v:shape id="_x0000_i1344" type="#_x0000_t75" style="width:33.75pt;height:14.25pt" o:ole="">
            <v:imagedata r:id="rId1114" o:title=""/>
          </v:shape>
          <o:OLEObject Type="Embed" ProgID="Equation.DSMT4" ShapeID="_x0000_i1344" DrawAspect="Content" ObjectID="_1686729038" r:id="rId1115"/>
        </w:object>
      </w:r>
      <w:r w:rsidR="00A3129A" w:rsidRPr="00D80262">
        <w:rPr>
          <w:rFonts w:ascii="Chu Van An" w:hAnsi="Chu Van An" w:cs="Chu Van An"/>
          <w:sz w:val="24"/>
          <w:szCs w:val="24"/>
        </w:rPr>
        <w:t xml:space="preserve"> ta có</w:t>
      </w:r>
    </w:p>
    <w:p w14:paraId="4AA07112" w14:textId="282B84CB" w:rsidR="00A3129A" w:rsidRPr="00D80262" w:rsidRDefault="003D3F6B" w:rsidP="003D3F6B">
      <w:pPr>
        <w:spacing w:line="240" w:lineRule="auto"/>
        <w:ind w:left="992" w:hanging="283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4215" w:dyaOrig="345" w14:anchorId="27F43DE2">
          <v:shape id="_x0000_i1248" type="#_x0000_t75" style="width:210.75pt;height:17.25pt" o:ole="">
            <v:imagedata r:id="rId1116" o:title=""/>
          </v:shape>
          <o:OLEObject Type="Embed" ProgID="Equation.DSMT4" ShapeID="_x0000_i1248" DrawAspect="Content" ObjectID="_1686729039" r:id="rId1117"/>
        </w:object>
      </w:r>
      <w:r w:rsidR="00A3129A" w:rsidRPr="00D80262">
        <w:rPr>
          <w:rFonts w:ascii="Chu Van An" w:hAnsi="Chu Van An" w:cs="Chu Van An"/>
          <w:sz w:val="24"/>
          <w:szCs w:val="24"/>
        </w:rPr>
        <w:t xml:space="preserve"> nên ba điểm </w:t>
      </w:r>
      <w:r w:rsidR="00A3129A" w:rsidRPr="00D80262">
        <w:rPr>
          <w:rFonts w:ascii="Chu Van An" w:hAnsi="Chu Van An" w:cs="Chu Van An"/>
          <w:position w:val="-4"/>
          <w:sz w:val="24"/>
          <w:szCs w:val="24"/>
        </w:rPr>
        <w:object w:dxaOrig="240" w:dyaOrig="255" w14:anchorId="5FF6D447">
          <v:shape id="_x0000_i1249" type="#_x0000_t75" style="width:12pt;height:12pt" o:ole="">
            <v:imagedata r:id="rId1118" o:title=""/>
          </v:shape>
          <o:OLEObject Type="Embed" ProgID="Equation.DSMT4" ShapeID="_x0000_i1249" DrawAspect="Content" ObjectID="_1686729040" r:id="rId1119"/>
        </w:object>
      </w:r>
      <w:r w:rsidR="00A3129A" w:rsidRPr="00D80262">
        <w:rPr>
          <w:rFonts w:ascii="Chu Van An" w:hAnsi="Chu Van An" w:cs="Chu Van An"/>
          <w:sz w:val="24"/>
          <w:szCs w:val="24"/>
        </w:rPr>
        <w:t xml:space="preserve">, </w:t>
      </w:r>
      <w:r w:rsidR="00A3129A" w:rsidRPr="00D80262">
        <w:rPr>
          <w:rFonts w:ascii="Chu Van An" w:hAnsi="Chu Van An" w:cs="Chu Van An"/>
          <w:position w:val="-4"/>
          <w:sz w:val="24"/>
          <w:szCs w:val="24"/>
        </w:rPr>
        <w:object w:dxaOrig="240" w:dyaOrig="255" w14:anchorId="1B3A8515">
          <v:shape id="_x0000_i1250" type="#_x0000_t75" style="width:12pt;height:12pt" o:ole="">
            <v:imagedata r:id="rId1120" o:title=""/>
          </v:shape>
          <o:OLEObject Type="Embed" ProgID="Equation.DSMT4" ShapeID="_x0000_i1250" DrawAspect="Content" ObjectID="_1686729041" r:id="rId1121"/>
        </w:object>
      </w:r>
      <w:r w:rsidR="00A3129A" w:rsidRPr="00D80262">
        <w:rPr>
          <w:rFonts w:ascii="Chu Van An" w:hAnsi="Chu Van An" w:cs="Chu Van An"/>
          <w:sz w:val="24"/>
          <w:szCs w:val="24"/>
        </w:rPr>
        <w:t xml:space="preserve">, </w:t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240" w:dyaOrig="285" w14:anchorId="2F102F93">
          <v:shape id="_x0000_i1251" type="#_x0000_t75" style="width:12pt;height:14.25pt" o:ole="">
            <v:imagedata r:id="rId1122" o:title=""/>
          </v:shape>
          <o:OLEObject Type="Embed" ProgID="Equation.DSMT4" ShapeID="_x0000_i1251" DrawAspect="Content" ObjectID="_1686729042" r:id="rId1123"/>
        </w:object>
      </w:r>
      <w:r w:rsidR="00A3129A" w:rsidRPr="00D80262">
        <w:rPr>
          <w:rFonts w:ascii="Chu Van An" w:hAnsi="Chu Van An" w:cs="Chu Van An"/>
          <w:sz w:val="24"/>
          <w:szCs w:val="24"/>
        </w:rPr>
        <w:t xml:space="preserve"> không thẳng hàng.</w:t>
      </w:r>
    </w:p>
    <w:p w14:paraId="081E9423" w14:textId="77777777" w:rsidR="00A3129A" w:rsidRPr="00D80262" w:rsidRDefault="00A3129A" w:rsidP="005138A9">
      <w:pPr>
        <w:numPr>
          <w:ilvl w:val="0"/>
          <w:numId w:val="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</w:rPr>
        <w:t xml:space="preserve">Với hai véc tơ không cùng phương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10" w:dyaOrig="345" w14:anchorId="1AFDF60B">
          <v:shape id="_x0000_i1252" type="#_x0000_t75" style="width:10.5pt;height:17.25pt" o:ole="">
            <v:imagedata r:id="rId1124" o:title=""/>
          </v:shape>
          <o:OLEObject Type="Embed" ProgID="Equation.DSMT4" ShapeID="_x0000_i1252" DrawAspect="Content" ObjectID="_1686729043" r:id="rId1125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và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10" w:dyaOrig="345" w14:anchorId="1BD4BD18">
          <v:shape id="_x0000_i1253" type="#_x0000_t75" style="width:10.5pt;height:17.25pt" o:ole="">
            <v:imagedata r:id="rId1126" o:title=""/>
          </v:shape>
          <o:OLEObject Type="Embed" ProgID="Equation.DSMT4" ShapeID="_x0000_i1253" DrawAspect="Content" ObjectID="_1686729044" r:id="rId1127"/>
        </w:object>
      </w:r>
      <w:r w:rsidRPr="00D80262">
        <w:rPr>
          <w:rFonts w:ascii="Chu Van An" w:hAnsi="Chu Van An" w:cs="Chu Van An"/>
          <w:sz w:val="24"/>
          <w:szCs w:val="24"/>
        </w:rPr>
        <w:t xml:space="preserve">. Xét hai véc tơ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1125" w:dyaOrig="345" w14:anchorId="4B6704EE">
          <v:shape id="_x0000_i1254" type="#_x0000_t75" style="width:56.25pt;height:17.25pt" o:ole="">
            <v:imagedata r:id="rId1128" o:title=""/>
          </v:shape>
          <o:OLEObject Type="Embed" ProgID="Equation.DSMT4" ShapeID="_x0000_i1254" DrawAspect="Content" ObjectID="_1686729045" r:id="rId1129"/>
        </w:object>
      </w:r>
      <w:r w:rsidRPr="00D80262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 xml:space="preserve">và </w:t>
      </w:r>
      <w:r w:rsidRPr="00D80262">
        <w:rPr>
          <w:rFonts w:ascii="Chu Van An" w:hAnsi="Chu Van An" w:cs="Chu Van An"/>
          <w:position w:val="-10"/>
          <w:sz w:val="24"/>
          <w:szCs w:val="24"/>
        </w:rPr>
        <w:object w:dxaOrig="1455" w:dyaOrig="375" w14:anchorId="4A34F5AD">
          <v:shape id="_x0000_i1255" type="#_x0000_t75" style="width:72.75pt;height:18.75pt" o:ole="">
            <v:imagedata r:id="rId1130" o:title=""/>
          </v:shape>
          <o:OLEObject Type="Embed" ProgID="Equation.DSMT4" ShapeID="_x0000_i1255" DrawAspect="Content" ObjectID="_1686729046" r:id="rId1131"/>
        </w:object>
      </w:r>
      <w:r w:rsidRPr="00D80262">
        <w:rPr>
          <w:rFonts w:ascii="Chu Van An" w:hAnsi="Chu Van An" w:cs="Chu Van An"/>
          <w:sz w:val="24"/>
          <w:szCs w:val="24"/>
        </w:rPr>
        <w:t xml:space="preserve">. Tìm x để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10" w:dyaOrig="345" w14:anchorId="6CC1D82B">
          <v:shape id="_x0000_i1256" type="#_x0000_t75" style="width:10.5pt;height:17.25pt" o:ole="">
            <v:imagedata r:id="rId1132" o:title=""/>
          </v:shape>
          <o:OLEObject Type="Embed" ProgID="Equation.DSMT4" ShapeID="_x0000_i1256" DrawAspect="Content" ObjectID="_1686729047" r:id="rId1133"/>
        </w:object>
      </w:r>
      <w:r w:rsidRPr="00D80262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 xml:space="preserve">và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180" w:dyaOrig="345" w14:anchorId="638EE028">
          <v:shape id="_x0000_i1257" type="#_x0000_t75" style="width:8.25pt;height:17.25pt" o:ole="">
            <v:imagedata r:id="rId1134" o:title=""/>
          </v:shape>
          <o:OLEObject Type="Embed" ProgID="Equation.DSMT4" ShapeID="_x0000_i1257" DrawAspect="Content" ObjectID="_1686729048" r:id="rId1135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cùng phương.</w:t>
      </w:r>
    </w:p>
    <w:p w14:paraId="1825B8F7" w14:textId="08FCFAC2" w:rsidR="00A3129A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24"/>
          <w:sz w:val="24"/>
          <w:szCs w:val="24"/>
        </w:rPr>
        <w:object w:dxaOrig="600" w:dyaOrig="630" w14:anchorId="7B3A4627">
          <v:shape id="_x0000_i1258" type="#_x0000_t75" style="width:30pt;height:31.5pt" o:ole="">
            <v:imagedata r:id="rId1136" o:title=""/>
          </v:shape>
          <o:OLEObject Type="Embed" ProgID="Equation.DSMT4" ShapeID="_x0000_i1258" DrawAspect="Content" ObjectID="_1686729049" r:id="rId1137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  <w:r w:rsidR="00A3129A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24"/>
          <w:sz w:val="24"/>
          <w:szCs w:val="24"/>
        </w:rPr>
        <w:object w:dxaOrig="600" w:dyaOrig="630" w14:anchorId="05A24E64">
          <v:shape id="_x0000_i1259" type="#_x0000_t75" style="width:30pt;height:31.5pt" o:ole="">
            <v:imagedata r:id="rId1138" o:title=""/>
          </v:shape>
          <o:OLEObject Type="Embed" ProgID="Equation.DSMT4" ShapeID="_x0000_i1259" DrawAspect="Content" ObjectID="_1686729050" r:id="rId1139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  <w:r w:rsidR="00A3129A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24"/>
          <w:sz w:val="24"/>
          <w:szCs w:val="24"/>
        </w:rPr>
        <w:object w:dxaOrig="765" w:dyaOrig="630" w14:anchorId="3EA60E7F">
          <v:shape id="_x0000_i1260" type="#_x0000_t75" style="width:38.25pt;height:31.5pt" o:ole="">
            <v:imagedata r:id="rId1140" o:title=""/>
          </v:shape>
          <o:OLEObject Type="Embed" ProgID="Equation.DSMT4" ShapeID="_x0000_i1260" DrawAspect="Content" ObjectID="_1686729051" r:id="rId1141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  <w:r w:rsidR="00A3129A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24"/>
          <w:sz w:val="24"/>
          <w:szCs w:val="24"/>
        </w:rPr>
        <w:object w:dxaOrig="765" w:dyaOrig="630" w14:anchorId="0386F283">
          <v:shape id="_x0000_i1261" type="#_x0000_t75" style="width:38.25pt;height:31.5pt" o:ole="">
            <v:imagedata r:id="rId1142" o:title=""/>
          </v:shape>
          <o:OLEObject Type="Embed" ProgID="Equation.DSMT4" ShapeID="_x0000_i1261" DrawAspect="Content" ObjectID="_1686729052" r:id="rId1143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</w:p>
    <w:p w14:paraId="7A35A2AF" w14:textId="77777777" w:rsidR="00A3129A" w:rsidRPr="00D80262" w:rsidRDefault="00A3129A" w:rsidP="003D3F6B">
      <w:pPr>
        <w:spacing w:line="240" w:lineRule="auto"/>
        <w:ind w:left="992"/>
        <w:jc w:val="center"/>
        <w:rPr>
          <w:rFonts w:ascii="Chu Van An" w:hAnsi="Chu Van An" w:cs="Chu Van An"/>
          <w:color w:val="000099"/>
          <w:sz w:val="24"/>
          <w:szCs w:val="24"/>
        </w:rPr>
      </w:pPr>
      <w:r w:rsidRPr="00D80262">
        <w:rPr>
          <w:rFonts w:ascii="Chu Van An" w:hAnsi="Chu Van An" w:cs="Chu Van An"/>
          <w:b/>
          <w:color w:val="000099"/>
          <w:sz w:val="24"/>
          <w:szCs w:val="24"/>
        </w:rPr>
        <w:t>Lời giải</w:t>
      </w:r>
    </w:p>
    <w:p w14:paraId="76AF144C" w14:textId="0CB8B33B" w:rsidR="00A3129A" w:rsidRPr="00D80262" w:rsidRDefault="003D3F6B" w:rsidP="003D3F6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A3129A" w:rsidRPr="00D80262">
        <w:rPr>
          <w:rFonts w:ascii="Chu Van An" w:hAnsi="Chu Van An" w:cs="Chu Van An"/>
          <w:color w:val="000000"/>
          <w:sz w:val="24"/>
          <w:szCs w:val="24"/>
        </w:rPr>
        <w:t xml:space="preserve">Do </w:t>
      </w:r>
      <w:r w:rsidR="00A3129A" w:rsidRPr="00D80262">
        <w:rPr>
          <w:rFonts w:ascii="Chu Van An" w:hAnsi="Chu Van An" w:cs="Chu Van An"/>
          <w:sz w:val="24"/>
          <w:szCs w:val="24"/>
        </w:rPr>
        <w:t xml:space="preserve">hai véc tơ </w:t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210" w:dyaOrig="345" w14:anchorId="6B122CEE">
          <v:shape id="_x0000_i1262" type="#_x0000_t75" style="width:10.5pt;height:17.25pt" o:ole="">
            <v:imagedata r:id="rId1144" o:title=""/>
          </v:shape>
          <o:OLEObject Type="Embed" ProgID="Equation.DSMT4" ShapeID="_x0000_i1262" DrawAspect="Content" ObjectID="_1686729053" r:id="rId1145"/>
        </w:object>
      </w:r>
      <w:r w:rsidR="00A3129A" w:rsidRPr="00D80262">
        <w:rPr>
          <w:rFonts w:ascii="Chu Van An" w:hAnsi="Chu Van An" w:cs="Chu Van An"/>
          <w:sz w:val="24"/>
          <w:szCs w:val="24"/>
        </w:rPr>
        <w:t xml:space="preserve"> và </w:t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210" w:dyaOrig="345" w14:anchorId="3352A025">
          <v:shape id="_x0000_i1263" type="#_x0000_t75" style="width:10.5pt;height:17.25pt" o:ole="">
            <v:imagedata r:id="rId1146" o:title=""/>
          </v:shape>
          <o:OLEObject Type="Embed" ProgID="Equation.DSMT4" ShapeID="_x0000_i1263" DrawAspect="Content" ObjectID="_1686729054" r:id="rId1147"/>
        </w:object>
      </w:r>
      <w:r w:rsidR="00A3129A" w:rsidRPr="00D80262">
        <w:rPr>
          <w:rFonts w:ascii="Chu Van An" w:hAnsi="Chu Van An" w:cs="Chu Van An"/>
          <w:sz w:val="24"/>
          <w:szCs w:val="24"/>
        </w:rPr>
        <w:t xml:space="preserve"> không cùng phương nên điều kiện để hai véc tơ </w:t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1125" w:dyaOrig="345" w14:anchorId="03D684AF">
          <v:shape id="_x0000_i1264" type="#_x0000_t75" style="width:56.25pt;height:17.25pt" o:ole="">
            <v:imagedata r:id="rId1148" o:title=""/>
          </v:shape>
          <o:OLEObject Type="Embed" ProgID="Equation.DSMT4" ShapeID="_x0000_i1264" DrawAspect="Content" ObjectID="_1686729055" r:id="rId1149"/>
        </w:object>
      </w:r>
      <w:r w:rsidR="00A3129A" w:rsidRPr="00D80262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sz w:val="24"/>
          <w:szCs w:val="24"/>
        </w:rPr>
        <w:t xml:space="preserve">và </w:t>
      </w:r>
      <w:r w:rsidR="00A3129A" w:rsidRPr="00D80262">
        <w:rPr>
          <w:rFonts w:ascii="Chu Van An" w:hAnsi="Chu Van An" w:cs="Chu Van An"/>
          <w:position w:val="-10"/>
          <w:sz w:val="24"/>
          <w:szCs w:val="24"/>
        </w:rPr>
        <w:object w:dxaOrig="1455" w:dyaOrig="375" w14:anchorId="57ACEDDD">
          <v:shape id="_x0000_i1265" type="#_x0000_t75" style="width:72.75pt;height:18.75pt" o:ole="">
            <v:imagedata r:id="rId1150" o:title=""/>
          </v:shape>
          <o:OLEObject Type="Embed" ProgID="Equation.DSMT4" ShapeID="_x0000_i1265" DrawAspect="Content" ObjectID="_1686729056" r:id="rId1151"/>
        </w:object>
      </w:r>
      <w:r w:rsidR="00A3129A" w:rsidRPr="00D80262">
        <w:rPr>
          <w:rFonts w:ascii="Chu Van An" w:hAnsi="Chu Van An" w:cs="Chu Van An"/>
          <w:sz w:val="24"/>
          <w:szCs w:val="24"/>
        </w:rPr>
        <w:t xml:space="preserve"> cùng phương là:</w:t>
      </w:r>
    </w:p>
    <w:p w14:paraId="35AAAA36" w14:textId="6B07AF17" w:rsidR="00A3129A" w:rsidRPr="00D80262" w:rsidRDefault="003D3F6B" w:rsidP="003D3F6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A3129A" w:rsidRPr="00D80262">
        <w:rPr>
          <w:rFonts w:ascii="Chu Van An" w:hAnsi="Chu Van An" w:cs="Chu Van An"/>
          <w:position w:val="-44"/>
          <w:sz w:val="24"/>
          <w:szCs w:val="24"/>
        </w:rPr>
        <w:object w:dxaOrig="3555" w:dyaOrig="990" w14:anchorId="202E0B48">
          <v:shape id="_x0000_i1266" type="#_x0000_t75" style="width:177.75pt;height:49.5pt" o:ole="">
            <v:imagedata r:id="rId1152" o:title=""/>
          </v:shape>
          <o:OLEObject Type="Embed" ProgID="Equation.DSMT4" ShapeID="_x0000_i1266" DrawAspect="Content" ObjectID="_1686729057" r:id="rId1153"/>
        </w:object>
      </w:r>
    </w:p>
    <w:p w14:paraId="6F50A42B" w14:textId="77777777" w:rsidR="00A3129A" w:rsidRPr="00D80262" w:rsidRDefault="00A3129A" w:rsidP="005138A9">
      <w:pPr>
        <w:numPr>
          <w:ilvl w:val="0"/>
          <w:numId w:val="9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</w:rPr>
        <w:lastRenderedPageBreak/>
        <w:t xml:space="preserve">Cho tam giác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560" w:dyaOrig="279" w14:anchorId="21739463">
          <v:shape id="_x0000_i1267" type="#_x0000_t75" style="width:27.75pt;height:14.25pt" o:ole="">
            <v:imagedata r:id="rId1154" o:title=""/>
          </v:shape>
          <o:OLEObject Type="Embed" ProgID="Equation.DSMT4" ShapeID="_x0000_i1267" DrawAspect="Content" ObjectID="_1686729058" r:id="rId1155"/>
        </w:object>
      </w:r>
      <w:r w:rsidRPr="00D80262">
        <w:rPr>
          <w:rFonts w:ascii="Chu Van An" w:hAnsi="Chu Van An" w:cs="Chu Van An"/>
          <w:sz w:val="24"/>
          <w:szCs w:val="24"/>
        </w:rPr>
        <w:t xml:space="preserve">,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320" w:dyaOrig="260" w14:anchorId="6A105B86">
          <v:shape id="_x0000_i1268" type="#_x0000_t75" style="width:16.5pt;height:12.75pt" o:ole="">
            <v:imagedata r:id="rId1156" o:title=""/>
          </v:shape>
          <o:OLEObject Type="Embed" ProgID="Equation.DSMT4" ShapeID="_x0000_i1268" DrawAspect="Content" ObjectID="_1686729059" r:id="rId1157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điểm trên cạnh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400" w:dyaOrig="279" w14:anchorId="1094216A">
          <v:shape id="_x0000_i1269" type="#_x0000_t75" style="width:19.5pt;height:14.25pt" o:ole="">
            <v:imagedata r:id="rId1158" o:title=""/>
          </v:shape>
          <o:OLEObject Type="Embed" ProgID="Equation.DSMT4" ShapeID="_x0000_i1269" DrawAspect="Content" ObjectID="_1686729060" r:id="rId1159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sao cho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1180" w:dyaOrig="279" w14:anchorId="1DD28B0B">
          <v:shape id="_x0000_i1270" type="#_x0000_t75" style="width:60pt;height:14.25pt" o:ole="">
            <v:imagedata r:id="rId1160" o:title=""/>
          </v:shape>
          <o:OLEObject Type="Embed" ProgID="Equation.DSMT4" ShapeID="_x0000_i1270" DrawAspect="Content" ObjectID="_1686729061" r:id="rId1161"/>
        </w:objec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 xml:space="preserve"> Đẳng thức nào sau đây đúng?</w:t>
      </w:r>
    </w:p>
    <w:p w14:paraId="03B6FB90" w14:textId="19041E3F" w:rsidR="00A3129A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24"/>
          <w:sz w:val="24"/>
          <w:szCs w:val="24"/>
        </w:rPr>
        <w:object w:dxaOrig="2000" w:dyaOrig="620" w14:anchorId="312CECEE">
          <v:shape id="_x0000_i1271" type="#_x0000_t75" style="width:99.75pt;height:31.5pt" o:ole="">
            <v:imagedata r:id="rId1162" o:title=""/>
          </v:shape>
          <o:OLEObject Type="Embed" ProgID="Equation.DSMT4" ShapeID="_x0000_i1271" DrawAspect="Content" ObjectID="_1686729062" r:id="rId1163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  <w:r w:rsidR="00A3129A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24"/>
          <w:sz w:val="24"/>
          <w:szCs w:val="24"/>
        </w:rPr>
        <w:object w:dxaOrig="2020" w:dyaOrig="620" w14:anchorId="238A2853">
          <v:shape id="_x0000_i1272" type="#_x0000_t75" style="width:101.25pt;height:31.5pt" o:ole="">
            <v:imagedata r:id="rId1164" o:title=""/>
          </v:shape>
          <o:OLEObject Type="Embed" ProgID="Equation.DSMT4" ShapeID="_x0000_i1272" DrawAspect="Content" ObjectID="_1686729063" r:id="rId1165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</w:p>
    <w:p w14:paraId="1DDD7332" w14:textId="71DD4413" w:rsidR="00A3129A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24"/>
          <w:sz w:val="24"/>
          <w:szCs w:val="24"/>
        </w:rPr>
        <w:object w:dxaOrig="2000" w:dyaOrig="620" w14:anchorId="0639C508">
          <v:shape id="_x0000_i1273" type="#_x0000_t75" style="width:99.75pt;height:31.5pt" o:ole="">
            <v:imagedata r:id="rId1166" o:title=""/>
          </v:shape>
          <o:OLEObject Type="Embed" ProgID="Equation.DSMT4" ShapeID="_x0000_i1273" DrawAspect="Content" ObjectID="_1686729064" r:id="rId1167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  <w:r w:rsidR="00A3129A"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position w:val="-24"/>
          <w:sz w:val="24"/>
          <w:szCs w:val="24"/>
        </w:rPr>
        <w:object w:dxaOrig="2000" w:dyaOrig="620" w14:anchorId="71488551">
          <v:shape id="_x0000_i1274" type="#_x0000_t75" style="width:99.75pt;height:31.5pt" o:ole="">
            <v:imagedata r:id="rId1168" o:title=""/>
          </v:shape>
          <o:OLEObject Type="Embed" ProgID="Equation.DSMT4" ShapeID="_x0000_i1274" DrawAspect="Content" ObjectID="_1686729065" r:id="rId1169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</w:p>
    <w:p w14:paraId="5398FB43" w14:textId="77777777" w:rsidR="00A3129A" w:rsidRPr="00D80262" w:rsidRDefault="00A3129A" w:rsidP="003D3F6B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EEC18BA" w14:textId="77777777" w:rsidR="00A3129A" w:rsidRPr="00D80262" w:rsidRDefault="00A3129A" w:rsidP="003D3F6B">
      <w:pPr>
        <w:spacing w:before="60" w:after="60" w:line="240" w:lineRule="auto"/>
        <w:ind w:left="992" w:firstLine="720"/>
        <w:jc w:val="center"/>
        <w:rPr>
          <w:rFonts w:ascii="Chu Van An" w:hAnsi="Chu Van An" w:cs="Chu Van An"/>
          <w:b/>
          <w:sz w:val="24"/>
          <w:szCs w:val="24"/>
        </w:rPr>
      </w:pPr>
      <w:r w:rsidRPr="00D80262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688A1164" wp14:editId="4D3F33B0">
            <wp:extent cx="2152650" cy="1072233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/>
                    <pic:cNvPicPr>
                      <a:picLocks noChangeAspect="1" noChangeArrowheads="1"/>
                    </pic:cNvPicPr>
                  </pic:nvPicPr>
                  <pic:blipFill>
                    <a:blip r:embed="rId1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132" cy="1072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D53D0" w14:textId="24C08B05" w:rsidR="00A3129A" w:rsidRPr="00D80262" w:rsidRDefault="003D3F6B" w:rsidP="003D3F6B">
      <w:pPr>
        <w:spacing w:before="60" w:after="60" w:line="240" w:lineRule="auto"/>
        <w:ind w:left="992" w:firstLine="284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A3129A" w:rsidRPr="00D80262">
        <w:rPr>
          <w:rFonts w:ascii="Chu Van An" w:hAnsi="Chu Van An" w:cs="Chu Van An"/>
          <w:sz w:val="24"/>
          <w:szCs w:val="24"/>
        </w:rPr>
        <w:t>Ta có:</w:t>
      </w:r>
    </w:p>
    <w:p w14:paraId="0D052DE7" w14:textId="0BAFFEA3" w:rsidR="00A3129A" w:rsidRPr="00D80262" w:rsidRDefault="003D3F6B" w:rsidP="003D3F6B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t xml:space="preserve">     </w:t>
      </w: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A3129A" w:rsidRPr="00D80262">
        <w:rPr>
          <w:rFonts w:ascii="Chu Van An" w:hAnsi="Chu Van An" w:cs="Chu Van An"/>
          <w:position w:val="-24"/>
          <w:sz w:val="24"/>
          <w:szCs w:val="24"/>
        </w:rPr>
        <w:object w:dxaOrig="6399" w:dyaOrig="620" w14:anchorId="062F6439">
          <v:shape id="_x0000_i1275" type="#_x0000_t75" style="width:320.25pt;height:31.5pt" o:ole="">
            <v:imagedata r:id="rId1171" o:title=""/>
          </v:shape>
          <o:OLEObject Type="Embed" ProgID="Equation.DSMT4" ShapeID="_x0000_i1275" DrawAspect="Content" ObjectID="_1686729066" r:id="rId1172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</w:p>
    <w:p w14:paraId="1ABEBA82" w14:textId="77777777" w:rsidR="00A3129A" w:rsidRPr="00D80262" w:rsidRDefault="00A3129A" w:rsidP="005138A9">
      <w:pPr>
        <w:numPr>
          <w:ilvl w:val="0"/>
          <w:numId w:val="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</w:rPr>
        <w:t xml:space="preserve">Cho tam giác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555" w:dyaOrig="285" w14:anchorId="6324927B">
          <v:shape id="_x0000_i1276" type="#_x0000_t75" style="width:27.75pt;height:14.25pt" o:ole="">
            <v:imagedata r:id="rId1173" o:title=""/>
          </v:shape>
          <o:OLEObject Type="Embed" ProgID="Equation.DSMT4" ShapeID="_x0000_i1276" DrawAspect="Content" ObjectID="_1686729067" r:id="rId1174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có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55" w:dyaOrig="285" w14:anchorId="0D14663B">
          <v:shape id="_x0000_i1277" type="#_x0000_t75" style="width:12pt;height:14.25pt" o:ole="">
            <v:imagedata r:id="rId1175" o:title=""/>
          </v:shape>
          <o:OLEObject Type="Embed" ProgID="Equation.DSMT4" ShapeID="_x0000_i1277" DrawAspect="Content" ObjectID="_1686729068" r:id="rId1176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trọng tâm; biết rằng </w:t>
      </w:r>
      <w:r w:rsidRPr="00D80262">
        <w:rPr>
          <w:rFonts w:ascii="Chu Van An" w:hAnsi="Chu Van An" w:cs="Chu Van An"/>
          <w:position w:val="-14"/>
          <w:sz w:val="24"/>
          <w:szCs w:val="24"/>
        </w:rPr>
        <w:object w:dxaOrig="2835" w:dyaOrig="420" w14:anchorId="62A2AE56">
          <v:shape id="_x0000_i1278" type="#_x0000_t75" style="width:141.75pt;height:21.75pt" o:ole="">
            <v:imagedata r:id="rId1177" o:title=""/>
          </v:shape>
          <o:OLEObject Type="Embed" ProgID="Equation.DSMT4" ShapeID="_x0000_i1278" DrawAspect="Content" ObjectID="_1686729069" r:id="rId1178"/>
        </w:object>
      </w:r>
      <w:r w:rsidRPr="00D80262">
        <w:rPr>
          <w:rFonts w:ascii="Chu Van An" w:hAnsi="Chu Van An" w:cs="Chu Van An"/>
          <w:sz w:val="24"/>
          <w:szCs w:val="24"/>
        </w:rPr>
        <w:t xml:space="preserve">. Giá trị của tổng </w:t>
      </w:r>
      <w:r w:rsidRPr="00D80262">
        <w:rPr>
          <w:rFonts w:ascii="Chu Van An" w:hAnsi="Chu Van An" w:cs="Chu Van An"/>
          <w:position w:val="-10"/>
          <w:sz w:val="24"/>
          <w:szCs w:val="24"/>
        </w:rPr>
        <w:object w:dxaOrig="555" w:dyaOrig="285" w14:anchorId="16070F55">
          <v:shape id="_x0000_i1279" type="#_x0000_t75" style="width:27.75pt;height:14.25pt" o:ole="">
            <v:imagedata r:id="rId1179" o:title=""/>
          </v:shape>
          <o:OLEObject Type="Embed" ProgID="Equation.DSMT4" ShapeID="_x0000_i1279" DrawAspect="Content" ObjectID="_1686729070" r:id="rId1180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bằng</w:t>
      </w:r>
    </w:p>
    <w:p w14:paraId="2205BA8F" w14:textId="539A4101" w:rsidR="00A3129A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color w:val="000000"/>
          <w:position w:val="-24"/>
          <w:sz w:val="24"/>
          <w:szCs w:val="24"/>
        </w:rPr>
        <w:object w:dxaOrig="240" w:dyaOrig="615" w14:anchorId="27E3ED8C">
          <v:shape id="_x0000_i1280" type="#_x0000_t75" style="width:12pt;height:30.75pt" o:ole="">
            <v:imagedata r:id="rId1181" o:title=""/>
          </v:shape>
          <o:OLEObject Type="Embed" ProgID="Equation.DSMT4" ShapeID="_x0000_i1280" DrawAspect="Content" ObjectID="_1686729071" r:id="rId1182"/>
        </w:object>
      </w:r>
      <w:r w:rsidR="00A3129A" w:rsidRPr="00D80262">
        <w:rPr>
          <w:rFonts w:ascii="Chu Van An" w:hAnsi="Chu Van An" w:cs="Chu Van An"/>
          <w:color w:val="000000"/>
          <w:sz w:val="24"/>
          <w:szCs w:val="24"/>
        </w:rPr>
        <w:t>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color w:val="000000"/>
          <w:position w:val="-24"/>
          <w:sz w:val="24"/>
          <w:szCs w:val="24"/>
        </w:rPr>
        <w:object w:dxaOrig="240" w:dyaOrig="615" w14:anchorId="6E1CDA24">
          <v:shape id="_x0000_i1281" type="#_x0000_t75" style="width:12pt;height:30.75pt" o:ole="">
            <v:imagedata r:id="rId1183" o:title=""/>
          </v:shape>
          <o:OLEObject Type="Embed" ProgID="Equation.DSMT4" ShapeID="_x0000_i1281" DrawAspect="Content" ObjectID="_1686729072" r:id="rId1184"/>
        </w:object>
      </w:r>
      <w:r w:rsidR="00A3129A" w:rsidRPr="00D80262">
        <w:rPr>
          <w:rFonts w:ascii="Chu Van An" w:hAnsi="Chu Van An" w:cs="Chu Van An"/>
          <w:color w:val="000000"/>
          <w:sz w:val="24"/>
          <w:szCs w:val="24"/>
        </w:rPr>
        <w:t>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color w:val="000000"/>
          <w:position w:val="-24"/>
          <w:sz w:val="24"/>
          <w:szCs w:val="24"/>
        </w:rPr>
        <w:object w:dxaOrig="225" w:dyaOrig="615" w14:anchorId="63E97F74">
          <v:shape id="_x0000_i1282" type="#_x0000_t75" style="width:12pt;height:30.75pt" o:ole="">
            <v:imagedata r:id="rId1185" o:title=""/>
          </v:shape>
          <o:OLEObject Type="Embed" ProgID="Equation.DSMT4" ShapeID="_x0000_i1282" DrawAspect="Content" ObjectID="_1686729073" r:id="rId1186"/>
        </w:object>
      </w:r>
      <w:r w:rsidR="00A3129A" w:rsidRPr="00D80262">
        <w:rPr>
          <w:rFonts w:ascii="Chu Van An" w:hAnsi="Chu Van An" w:cs="Chu Van An"/>
          <w:color w:val="000000"/>
          <w:sz w:val="24"/>
          <w:szCs w:val="24"/>
        </w:rPr>
        <w:t>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A3129A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A3129A" w:rsidRPr="00D80262">
        <w:rPr>
          <w:rFonts w:ascii="Chu Van An" w:hAnsi="Chu Van An" w:cs="Chu Van An"/>
          <w:color w:val="000000"/>
          <w:position w:val="-4"/>
          <w:sz w:val="24"/>
          <w:szCs w:val="24"/>
        </w:rPr>
        <w:object w:dxaOrig="195" w:dyaOrig="255" w14:anchorId="0FCB6008">
          <v:shape id="_x0000_i1283" type="#_x0000_t75" style="width:9pt;height:12pt" o:ole="">
            <v:imagedata r:id="rId1187" o:title=""/>
          </v:shape>
          <o:OLEObject Type="Embed" ProgID="Equation.DSMT4" ShapeID="_x0000_i1283" DrawAspect="Content" ObjectID="_1686729074" r:id="rId1188"/>
        </w:object>
      </w:r>
      <w:r w:rsidR="00A3129A" w:rsidRPr="00D8026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0D2D5AB" w14:textId="77777777" w:rsidR="00A3129A" w:rsidRPr="00D80262" w:rsidRDefault="00A3129A" w:rsidP="003D3F6B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35BD32B" w14:textId="79C87C31" w:rsidR="00A3129A" w:rsidRPr="00D80262" w:rsidRDefault="003D3F6B" w:rsidP="003D3F6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A3129A" w:rsidRPr="00D80262">
        <w:rPr>
          <w:rFonts w:ascii="Chu Van An" w:hAnsi="Chu Van An" w:cs="Chu Van An"/>
          <w:sz w:val="24"/>
          <w:szCs w:val="24"/>
        </w:rPr>
        <w:t xml:space="preserve">Gọi </w:t>
      </w:r>
      <w:r w:rsidR="00A3129A" w:rsidRPr="00D80262">
        <w:rPr>
          <w:rFonts w:ascii="Chu Van An" w:hAnsi="Chu Van An" w:cs="Chu Van An"/>
          <w:position w:val="-4"/>
          <w:sz w:val="24"/>
          <w:szCs w:val="24"/>
        </w:rPr>
        <w:object w:dxaOrig="315" w:dyaOrig="255" w14:anchorId="082FD30C">
          <v:shape id="_x0000_i1284" type="#_x0000_t75" style="width:15.75pt;height:12pt" o:ole="">
            <v:imagedata r:id="rId1189" o:title=""/>
          </v:shape>
          <o:OLEObject Type="Embed" ProgID="Equation.DSMT4" ShapeID="_x0000_i1284" DrawAspect="Content" ObjectID="_1686729075" r:id="rId1190"/>
        </w:object>
      </w:r>
      <w:r w:rsidR="00A3129A" w:rsidRPr="00D80262">
        <w:rPr>
          <w:rFonts w:ascii="Chu Van An" w:hAnsi="Chu Van An" w:cs="Chu Van An"/>
          <w:sz w:val="24"/>
          <w:szCs w:val="24"/>
        </w:rPr>
        <w:t xml:space="preserve"> là trung điểm </w:t>
      </w:r>
      <w:r w:rsidR="00A3129A" w:rsidRPr="00D80262">
        <w:rPr>
          <w:rFonts w:ascii="Chu Van An" w:hAnsi="Chu Van An" w:cs="Chu Van An"/>
          <w:position w:val="-6"/>
          <w:sz w:val="24"/>
          <w:szCs w:val="24"/>
        </w:rPr>
        <w:object w:dxaOrig="405" w:dyaOrig="285" w14:anchorId="2DC0396B">
          <v:shape id="_x0000_i1285" type="#_x0000_t75" style="width:20.25pt;height:14.25pt" o:ole="">
            <v:imagedata r:id="rId1191" o:title=""/>
          </v:shape>
          <o:OLEObject Type="Embed" ProgID="Equation.DSMT4" ShapeID="_x0000_i1285" DrawAspect="Content" ObjectID="_1686729076" r:id="rId1192"/>
        </w:object>
      </w:r>
      <w:r w:rsidR="00A3129A" w:rsidRPr="00D80262">
        <w:rPr>
          <w:rFonts w:ascii="Chu Van An" w:hAnsi="Chu Van An" w:cs="Chu Van An"/>
          <w:sz w:val="24"/>
          <w:szCs w:val="24"/>
        </w:rPr>
        <w:t xml:space="preserve">. Ta có </w:t>
      </w:r>
      <w:r w:rsidR="00A3129A" w:rsidRPr="00D80262">
        <w:rPr>
          <w:rFonts w:ascii="Chu Van An" w:hAnsi="Chu Van An" w:cs="Chu Van An"/>
          <w:position w:val="-24"/>
          <w:sz w:val="24"/>
          <w:szCs w:val="24"/>
        </w:rPr>
        <w:object w:dxaOrig="4455" w:dyaOrig="615" w14:anchorId="42679157">
          <v:shape id="_x0000_i1286" type="#_x0000_t75" style="width:223.5pt;height:30.75pt" o:ole="">
            <v:imagedata r:id="rId1193" o:title=""/>
          </v:shape>
          <o:OLEObject Type="Embed" ProgID="Equation.DSMT4" ShapeID="_x0000_i1286" DrawAspect="Content" ObjectID="_1686729077" r:id="rId1194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</w:p>
    <w:p w14:paraId="34C0EE7D" w14:textId="1B5160DC" w:rsidR="00A3129A" w:rsidRPr="00D80262" w:rsidRDefault="003D3F6B" w:rsidP="003D3F6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A3129A" w:rsidRPr="00D80262">
        <w:rPr>
          <w:rFonts w:ascii="Chu Van An" w:hAnsi="Chu Van An" w:cs="Chu Van An"/>
          <w:sz w:val="24"/>
          <w:szCs w:val="24"/>
        </w:rPr>
        <w:t xml:space="preserve">Do dó </w:t>
      </w:r>
      <w:r w:rsidR="00A3129A" w:rsidRPr="00D80262">
        <w:rPr>
          <w:rFonts w:ascii="Chu Van An" w:hAnsi="Chu Van An" w:cs="Chu Van An"/>
          <w:position w:val="-24"/>
          <w:sz w:val="24"/>
          <w:szCs w:val="24"/>
        </w:rPr>
        <w:object w:dxaOrig="2415" w:dyaOrig="615" w14:anchorId="1A3F9DC9">
          <v:shape id="_x0000_i1287" type="#_x0000_t75" style="width:121.5pt;height:30.75pt" o:ole="">
            <v:imagedata r:id="rId1195" o:title=""/>
          </v:shape>
          <o:OLEObject Type="Embed" ProgID="Equation.DSMT4" ShapeID="_x0000_i1287" DrawAspect="Content" ObjectID="_1686729078" r:id="rId1196"/>
        </w:object>
      </w:r>
      <w:r w:rsidR="00A3129A" w:rsidRPr="00D80262">
        <w:rPr>
          <w:rFonts w:ascii="Chu Van An" w:hAnsi="Chu Van An" w:cs="Chu Van An"/>
          <w:sz w:val="24"/>
          <w:szCs w:val="24"/>
        </w:rPr>
        <w:t>.</w:t>
      </w:r>
    </w:p>
    <w:p w14:paraId="6C6E1F80" w14:textId="1636AEDF" w:rsidR="00434786" w:rsidRPr="00D80262" w:rsidRDefault="00434786" w:rsidP="003D3F6B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b/>
          <w:color w:val="0000CC"/>
          <w:sz w:val="24"/>
          <w:szCs w:val="24"/>
        </w:rPr>
        <w:t>Câu 5:</w:t>
      </w:r>
      <w:r w:rsidRPr="00D80262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 xml:space="preserve">Cho hai điểm cố định </w:t>
      </w:r>
      <w:r w:rsidRPr="00D80262">
        <w:rPr>
          <w:rFonts w:ascii="Chu Van An" w:hAnsi="Chu Van An" w:cs="Chu Van An"/>
          <w:position w:val="-10"/>
          <w:sz w:val="24"/>
          <w:szCs w:val="24"/>
        </w:rPr>
        <w:object w:dxaOrig="480" w:dyaOrig="315" w14:anchorId="1330E203">
          <v:shape id="_x0000_i1346" type="#_x0000_t75" style="width:24pt;height:15.75pt" o:ole="">
            <v:imagedata r:id="rId1197" o:title=""/>
          </v:shape>
          <o:OLEObject Type="Embed" ProgID="Equation.DSMT4" ShapeID="_x0000_i1346" DrawAspect="Content" ObjectID="_1686729079" r:id="rId1198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phân biệt. Tìm tập hợp các điểm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315" w:dyaOrig="270" w14:anchorId="555B3B52">
          <v:shape id="_x0000_i1347" type="#_x0000_t75" style="width:15.75pt;height:13.5pt" o:ole="">
            <v:imagedata r:id="rId1199" o:title=""/>
          </v:shape>
          <o:OLEObject Type="Embed" ProgID="Equation.DSMT4" ShapeID="_x0000_i1347" DrawAspect="Content" ObjectID="_1686729080" r:id="rId1200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thoả mãn điều kiện </w:t>
      </w:r>
      <w:r w:rsidRPr="00D80262">
        <w:rPr>
          <w:rFonts w:ascii="Chu Van An" w:hAnsi="Chu Van An" w:cs="Chu Van An"/>
          <w:position w:val="-10"/>
          <w:sz w:val="24"/>
          <w:szCs w:val="24"/>
        </w:rPr>
        <w:object w:dxaOrig="2370" w:dyaOrig="375" w14:anchorId="27FF9567">
          <v:shape id="_x0000_i1348" type="#_x0000_t75" style="width:118.5pt;height:18.75pt" o:ole="">
            <v:imagedata r:id="rId1201" o:title=""/>
          </v:shape>
          <o:OLEObject Type="Embed" ProgID="Equation.DSMT4" ShapeID="_x0000_i1348" DrawAspect="Content" ObjectID="_1686729081" r:id="rId1202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57BB6ACF" w14:textId="15E1A8FB" w:rsidR="00434786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34786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434786" w:rsidRPr="00D80262">
        <w:rPr>
          <w:rFonts w:ascii="Chu Van An" w:hAnsi="Chu Van An" w:cs="Chu Van An"/>
          <w:color w:val="000000"/>
          <w:sz w:val="24"/>
          <w:szCs w:val="24"/>
        </w:rPr>
        <w:t>Tập hợ</w:t>
      </w:r>
      <w:r w:rsidR="00434786"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p</w:t>
      </w:r>
      <w:r w:rsidR="00434786" w:rsidRPr="00D80262">
        <w:rPr>
          <w:rFonts w:ascii="Chu Van An" w:hAnsi="Chu Van An" w:cs="Chu Van An"/>
          <w:color w:val="000000"/>
          <w:sz w:val="24"/>
          <w:szCs w:val="24"/>
        </w:rPr>
        <w:t xml:space="preserve"> điểm </w:t>
      </w:r>
      <w:r w:rsidR="00434786" w:rsidRPr="00D80262">
        <w:rPr>
          <w:rFonts w:ascii="Chu Van An" w:hAnsi="Chu Van An" w:cs="Chu Van An"/>
          <w:color w:val="000000"/>
          <w:position w:val="-4"/>
          <w:sz w:val="24"/>
          <w:szCs w:val="24"/>
        </w:rPr>
        <w:object w:dxaOrig="315" w:dyaOrig="270" w14:anchorId="13135761">
          <v:shape id="_x0000_i1349" type="#_x0000_t75" style="width:15.75pt;height:13.5pt" o:ole="">
            <v:imagedata r:id="rId1203" o:title=""/>
          </v:shape>
          <o:OLEObject Type="Embed" ProgID="Equation.DSMT4" ShapeID="_x0000_i1349" DrawAspect="Content" ObjectID="_1686729082" r:id="rId1204"/>
        </w:object>
      </w:r>
      <w:r w:rsidR="00434786" w:rsidRPr="00D80262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="00434786"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là đường tròn bán kính </w:t>
      </w:r>
      <w:r w:rsidR="00434786" w:rsidRPr="00D80262">
        <w:rPr>
          <w:rFonts w:ascii="Chu Van An" w:hAnsi="Chu Van An" w:cs="Chu Van An"/>
          <w:color w:val="000000"/>
          <w:position w:val="-4"/>
          <w:sz w:val="24"/>
          <w:szCs w:val="24"/>
          <w:lang w:val="vi-VN"/>
        </w:rPr>
        <w:object w:dxaOrig="405" w:dyaOrig="270" w14:anchorId="680BD83D">
          <v:shape id="_x0000_i1350" type="#_x0000_t75" style="width:20.25pt;height:13.5pt" o:ole="">
            <v:imagedata r:id="rId1205" o:title=""/>
          </v:shape>
          <o:OLEObject Type="Embed" ProgID="Equation.DSMT4" ShapeID="_x0000_i1350" DrawAspect="Content" ObjectID="_1686729083" r:id="rId1206"/>
        </w:object>
      </w:r>
      <w:r w:rsidR="00434786" w:rsidRPr="00D8026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BFD6409" w14:textId="6964D843" w:rsidR="00434786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34786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434786" w:rsidRPr="00D80262">
        <w:rPr>
          <w:rFonts w:ascii="Chu Van An" w:hAnsi="Chu Van An" w:cs="Chu Van An"/>
          <w:color w:val="000000"/>
          <w:sz w:val="24"/>
          <w:szCs w:val="24"/>
        </w:rPr>
        <w:t>Tập hợ</w:t>
      </w:r>
      <w:r w:rsidR="00434786"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p</w:t>
      </w:r>
      <w:r w:rsidR="00434786" w:rsidRPr="00D80262">
        <w:rPr>
          <w:rFonts w:ascii="Chu Van An" w:hAnsi="Chu Van An" w:cs="Chu Van An"/>
          <w:color w:val="000000"/>
          <w:sz w:val="24"/>
          <w:szCs w:val="24"/>
        </w:rPr>
        <w:t xml:space="preserve"> điểm </w:t>
      </w:r>
      <w:r w:rsidR="00434786" w:rsidRPr="00D80262">
        <w:rPr>
          <w:rFonts w:ascii="Chu Van An" w:hAnsi="Chu Van An" w:cs="Chu Van An"/>
          <w:color w:val="000000"/>
          <w:position w:val="-4"/>
          <w:sz w:val="24"/>
          <w:szCs w:val="24"/>
        </w:rPr>
        <w:object w:dxaOrig="315" w:dyaOrig="270" w14:anchorId="29737840">
          <v:shape id="_x0000_i1351" type="#_x0000_t75" style="width:15.75pt;height:13.5pt" o:ole="">
            <v:imagedata r:id="rId1203" o:title=""/>
          </v:shape>
          <o:OLEObject Type="Embed" ProgID="Equation.DSMT4" ShapeID="_x0000_i1351" DrawAspect="Content" ObjectID="_1686729084" r:id="rId1207"/>
        </w:object>
      </w:r>
      <w:r w:rsidR="00434786" w:rsidRPr="00D80262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="00434786"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là đường tròn bán kính </w:t>
      </w:r>
      <w:r w:rsidR="00434786" w:rsidRPr="00D80262">
        <w:rPr>
          <w:rFonts w:ascii="Chu Van An" w:hAnsi="Chu Van An" w:cs="Chu Van An"/>
          <w:color w:val="000000"/>
          <w:position w:val="-4"/>
          <w:sz w:val="24"/>
          <w:szCs w:val="24"/>
          <w:lang w:val="vi-VN"/>
        </w:rPr>
        <w:object w:dxaOrig="525" w:dyaOrig="270" w14:anchorId="4DD8EBCB">
          <v:shape id="_x0000_i1352" type="#_x0000_t75" style="width:26.25pt;height:13.5pt" o:ole="">
            <v:imagedata r:id="rId1208" o:title=""/>
          </v:shape>
          <o:OLEObject Type="Embed" ProgID="Equation.DSMT4" ShapeID="_x0000_i1352" DrawAspect="Content" ObjectID="_1686729085" r:id="rId1209"/>
        </w:object>
      </w:r>
      <w:r w:rsidR="00434786" w:rsidRPr="00D8026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2F38921" w14:textId="561A3E2A" w:rsidR="00434786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34786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434786" w:rsidRPr="00D80262">
        <w:rPr>
          <w:rFonts w:ascii="Chu Van An" w:hAnsi="Chu Van An" w:cs="Chu Van An"/>
          <w:color w:val="000000"/>
          <w:sz w:val="24"/>
          <w:szCs w:val="24"/>
        </w:rPr>
        <w:t>Tập hợ</w:t>
      </w:r>
      <w:r w:rsidR="00434786"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p</w:t>
      </w:r>
      <w:r w:rsidR="00434786" w:rsidRPr="00D80262">
        <w:rPr>
          <w:rFonts w:ascii="Chu Van An" w:hAnsi="Chu Van An" w:cs="Chu Van An"/>
          <w:color w:val="000000"/>
          <w:sz w:val="24"/>
          <w:szCs w:val="24"/>
        </w:rPr>
        <w:t xml:space="preserve"> điểm </w:t>
      </w:r>
      <w:r w:rsidR="00434786" w:rsidRPr="00D80262">
        <w:rPr>
          <w:rFonts w:ascii="Chu Van An" w:hAnsi="Chu Van An" w:cs="Chu Van An"/>
          <w:color w:val="000000"/>
          <w:position w:val="-4"/>
          <w:sz w:val="24"/>
          <w:szCs w:val="24"/>
        </w:rPr>
        <w:object w:dxaOrig="315" w:dyaOrig="270" w14:anchorId="15DA9B99">
          <v:shape id="_x0000_i1353" type="#_x0000_t75" style="width:15.75pt;height:13.5pt" o:ole="">
            <v:imagedata r:id="rId1203" o:title=""/>
          </v:shape>
          <o:OLEObject Type="Embed" ProgID="Equation.DSMT4" ShapeID="_x0000_i1353" DrawAspect="Content" ObjectID="_1686729086" r:id="rId1210"/>
        </w:object>
      </w:r>
      <w:r w:rsidR="00434786" w:rsidRPr="00D80262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="00434786"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là đường tròn đường kính </w:t>
      </w:r>
      <w:r w:rsidR="00434786" w:rsidRPr="00D80262">
        <w:rPr>
          <w:rFonts w:ascii="Chu Van An" w:hAnsi="Chu Van An" w:cs="Chu Van An"/>
          <w:color w:val="000000"/>
          <w:position w:val="-4"/>
          <w:sz w:val="24"/>
          <w:szCs w:val="24"/>
          <w:lang w:val="vi-VN"/>
        </w:rPr>
        <w:object w:dxaOrig="405" w:dyaOrig="270" w14:anchorId="7E8FEFAE">
          <v:shape id="_x0000_i1354" type="#_x0000_t75" style="width:20.25pt;height:13.5pt" o:ole="">
            <v:imagedata r:id="rId1205" o:title=""/>
          </v:shape>
          <o:OLEObject Type="Embed" ProgID="Equation.DSMT4" ShapeID="_x0000_i1354" DrawAspect="Content" ObjectID="_1686729087" r:id="rId1211"/>
        </w:object>
      </w:r>
      <w:r w:rsidR="00434786" w:rsidRPr="00D8026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3E0AB5A" w14:textId="64FB4220" w:rsidR="00434786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34786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434786" w:rsidRPr="00D80262">
        <w:rPr>
          <w:rFonts w:ascii="Chu Van An" w:hAnsi="Chu Van An" w:cs="Chu Van An"/>
          <w:color w:val="000000"/>
          <w:sz w:val="24"/>
          <w:szCs w:val="24"/>
        </w:rPr>
        <w:t>Tập hợ</w:t>
      </w:r>
      <w:r w:rsidR="00434786"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p</w:t>
      </w:r>
      <w:r w:rsidR="00434786" w:rsidRPr="00D80262">
        <w:rPr>
          <w:rFonts w:ascii="Chu Van An" w:hAnsi="Chu Van An" w:cs="Chu Van An"/>
          <w:color w:val="000000"/>
          <w:sz w:val="24"/>
          <w:szCs w:val="24"/>
        </w:rPr>
        <w:t xml:space="preserve"> điểm </w:t>
      </w:r>
      <w:r w:rsidR="00434786" w:rsidRPr="00D80262">
        <w:rPr>
          <w:rFonts w:ascii="Chu Van An" w:hAnsi="Chu Van An" w:cs="Chu Van An"/>
          <w:color w:val="000000"/>
          <w:position w:val="-4"/>
          <w:sz w:val="24"/>
          <w:szCs w:val="24"/>
        </w:rPr>
        <w:object w:dxaOrig="315" w:dyaOrig="270" w14:anchorId="72EAE1C4">
          <v:shape id="_x0000_i1355" type="#_x0000_t75" style="width:15.75pt;height:13.5pt" o:ole="">
            <v:imagedata r:id="rId1203" o:title=""/>
          </v:shape>
          <o:OLEObject Type="Embed" ProgID="Equation.DSMT4" ShapeID="_x0000_i1355" DrawAspect="Content" ObjectID="_1686729088" r:id="rId1212"/>
        </w:object>
      </w:r>
      <w:r w:rsidR="00434786" w:rsidRPr="00D80262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="00434786"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là đường tròn bán kính </w:t>
      </w:r>
      <w:r w:rsidR="00434786" w:rsidRPr="00D80262">
        <w:rPr>
          <w:rFonts w:ascii="Chu Van An" w:hAnsi="Chu Van An" w:cs="Chu Van An"/>
          <w:color w:val="000000"/>
          <w:position w:val="-24"/>
          <w:sz w:val="24"/>
          <w:szCs w:val="24"/>
          <w:lang w:val="vi-VN"/>
        </w:rPr>
        <w:object w:dxaOrig="450" w:dyaOrig="630" w14:anchorId="37E40A46">
          <v:shape id="_x0000_i1356" type="#_x0000_t75" style="width:22.5pt;height:31.5pt" o:ole="">
            <v:imagedata r:id="rId1213" o:title=""/>
          </v:shape>
          <o:OLEObject Type="Embed" ProgID="Equation.DSMT4" ShapeID="_x0000_i1356" DrawAspect="Content" ObjectID="_1686729089" r:id="rId1214"/>
        </w:object>
      </w:r>
      <w:r w:rsidR="00434786" w:rsidRPr="00D8026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D1A78E8" w14:textId="77777777" w:rsidR="00434786" w:rsidRPr="00D80262" w:rsidRDefault="00434786" w:rsidP="003D3F6B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B9D349F" w14:textId="77777777" w:rsidR="00434786" w:rsidRPr="00D80262" w:rsidRDefault="00434786" w:rsidP="003D3F6B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18F89786" w14:textId="55B14BDE" w:rsidR="00434786" w:rsidRPr="00D80262" w:rsidRDefault="00434786" w:rsidP="003D3F6B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26AF2D3" wp14:editId="22C003D1">
            <wp:extent cx="2419350" cy="1270497"/>
            <wp:effectExtent l="0" t="0" r="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6"/>
                    <pic:cNvPicPr>
                      <a:picLocks noChangeAspect="1" noChangeArrowheads="1"/>
                    </pic:cNvPicPr>
                  </pic:nvPicPr>
                  <pic:blipFill>
                    <a:blip r:embed="rId1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724" cy="1272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9A867" w14:textId="1BFD918B" w:rsidR="00434786" w:rsidRPr="00D80262" w:rsidRDefault="003D3F6B" w:rsidP="003D3F6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434786" w:rsidRPr="00D80262">
        <w:rPr>
          <w:rFonts w:ascii="Chu Van An" w:hAnsi="Chu Van An" w:cs="Chu Van An"/>
          <w:sz w:val="24"/>
          <w:szCs w:val="24"/>
        </w:rPr>
        <w:t xml:space="preserve">Gọi </w:t>
      </w:r>
      <w:r w:rsidR="00434786" w:rsidRPr="00D80262">
        <w:rPr>
          <w:rFonts w:ascii="Chu Van An" w:hAnsi="Chu Van An" w:cs="Chu Van An"/>
          <w:position w:val="-4"/>
          <w:sz w:val="24"/>
          <w:szCs w:val="24"/>
        </w:rPr>
        <w:object w:dxaOrig="195" w:dyaOrig="270" w14:anchorId="1BF268DD">
          <v:shape id="_x0000_i1358" type="#_x0000_t75" style="width:9.75pt;height:13.5pt" o:ole="">
            <v:imagedata r:id="rId1216" o:title=""/>
          </v:shape>
          <o:OLEObject Type="Embed" ProgID="Equation.DSMT4" ShapeID="_x0000_i1358" DrawAspect="Content" ObjectID="_1686729090" r:id="rId1217"/>
        </w:object>
      </w:r>
      <w:r w:rsidR="00434786" w:rsidRPr="00D80262">
        <w:rPr>
          <w:rFonts w:ascii="Chu Van An" w:hAnsi="Chu Van An" w:cs="Chu Van An"/>
          <w:sz w:val="24"/>
          <w:szCs w:val="24"/>
        </w:rPr>
        <w:t xml:space="preserve"> là trung điểm đoạn thẳng</w:t>
      </w:r>
      <w:r w:rsidR="00434786" w:rsidRPr="00D80262">
        <w:rPr>
          <w:rFonts w:ascii="Chu Van An" w:hAnsi="Chu Van An" w:cs="Chu Van An"/>
          <w:position w:val="-4"/>
          <w:sz w:val="24"/>
          <w:szCs w:val="24"/>
        </w:rPr>
        <w:object w:dxaOrig="405" w:dyaOrig="270" w14:anchorId="3DADA274">
          <v:shape id="_x0000_i1359" type="#_x0000_t75" style="width:20.25pt;height:13.5pt" o:ole="">
            <v:imagedata r:id="rId1218" o:title=""/>
          </v:shape>
          <o:OLEObject Type="Embed" ProgID="Equation.DSMT4" ShapeID="_x0000_i1359" DrawAspect="Content" ObjectID="_1686729091" r:id="rId1219"/>
        </w:object>
      </w:r>
      <w:r w:rsidR="00434786" w:rsidRPr="00D80262">
        <w:rPr>
          <w:rFonts w:ascii="Chu Van An" w:hAnsi="Chu Van An" w:cs="Chu Van An"/>
          <w:sz w:val="24"/>
          <w:szCs w:val="24"/>
        </w:rPr>
        <w:t xml:space="preserve">, suy ra </w:t>
      </w:r>
      <w:r w:rsidR="00434786" w:rsidRPr="00D80262">
        <w:rPr>
          <w:rFonts w:ascii="Chu Van An" w:hAnsi="Chu Van An" w:cs="Chu Van An"/>
          <w:position w:val="-4"/>
          <w:sz w:val="24"/>
          <w:szCs w:val="24"/>
        </w:rPr>
        <w:object w:dxaOrig="195" w:dyaOrig="270" w14:anchorId="493E1082">
          <v:shape id="_x0000_i1360" type="#_x0000_t75" style="width:9.75pt;height:13.5pt" o:ole="">
            <v:imagedata r:id="rId1220" o:title=""/>
          </v:shape>
          <o:OLEObject Type="Embed" ProgID="Equation.DSMT4" ShapeID="_x0000_i1360" DrawAspect="Content" ObjectID="_1686729092" r:id="rId1221"/>
        </w:object>
      </w:r>
      <w:r w:rsidR="00434786" w:rsidRPr="00D80262">
        <w:rPr>
          <w:rFonts w:ascii="Chu Van An" w:hAnsi="Chu Van An" w:cs="Chu Van An"/>
          <w:sz w:val="24"/>
          <w:szCs w:val="24"/>
        </w:rPr>
        <w:t xml:space="preserve"> cố định.</w:t>
      </w:r>
    </w:p>
    <w:p w14:paraId="201E3E27" w14:textId="69C54F1F" w:rsidR="00434786" w:rsidRPr="00D80262" w:rsidRDefault="003D3F6B" w:rsidP="003D3F6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lastRenderedPageBreak/>
        <w:sym w:font="Wingdings 2" w:char="F097"/>
      </w:r>
      <w:r w:rsidR="00434786" w:rsidRPr="00D80262">
        <w:rPr>
          <w:rFonts w:ascii="Chu Van An" w:hAnsi="Chu Van An" w:cs="Chu Van An"/>
          <w:sz w:val="24"/>
          <w:szCs w:val="24"/>
        </w:rPr>
        <w:t xml:space="preserve">Ta có </w:t>
      </w:r>
      <w:r w:rsidR="00434786" w:rsidRPr="00D80262">
        <w:rPr>
          <w:rFonts w:ascii="Chu Van An" w:hAnsi="Chu Van An" w:cs="Chu Van An"/>
          <w:position w:val="-10"/>
          <w:sz w:val="24"/>
          <w:szCs w:val="24"/>
        </w:rPr>
        <w:object w:dxaOrig="4485" w:dyaOrig="375" w14:anchorId="6D0C394B">
          <v:shape id="_x0000_i1361" type="#_x0000_t75" style="width:224.25pt;height:18.75pt" o:ole="">
            <v:imagedata r:id="rId1222" o:title=""/>
          </v:shape>
          <o:OLEObject Type="Embed" ProgID="Equation.DSMT4" ShapeID="_x0000_i1361" DrawAspect="Content" ObjectID="_1686729093" r:id="rId1223"/>
        </w:object>
      </w:r>
    </w:p>
    <w:p w14:paraId="434323A0" w14:textId="517938FE" w:rsidR="00434786" w:rsidRPr="00D80262" w:rsidRDefault="003D3F6B" w:rsidP="003D3F6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434786" w:rsidRPr="00D80262">
        <w:rPr>
          <w:rFonts w:ascii="Chu Van An" w:hAnsi="Chu Van An" w:cs="Chu Van An"/>
          <w:position w:val="-10"/>
          <w:sz w:val="24"/>
          <w:szCs w:val="24"/>
        </w:rPr>
        <w:object w:dxaOrig="3975" w:dyaOrig="375" w14:anchorId="08FEEBEF">
          <v:shape id="_x0000_i1362" type="#_x0000_t75" style="width:198.75pt;height:18.75pt" o:ole="">
            <v:imagedata r:id="rId1224" o:title=""/>
          </v:shape>
          <o:OLEObject Type="Embed" ProgID="Equation.DSMT4" ShapeID="_x0000_i1362" DrawAspect="Content" ObjectID="_1686729094" r:id="rId1225"/>
        </w:object>
      </w:r>
    </w:p>
    <w:p w14:paraId="01BA9994" w14:textId="328C5538" w:rsidR="00434786" w:rsidRPr="00D80262" w:rsidRDefault="003D3F6B" w:rsidP="003D3F6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434786" w:rsidRPr="00D80262">
        <w:rPr>
          <w:rFonts w:ascii="Chu Van An" w:hAnsi="Chu Van An" w:cs="Chu Van An"/>
          <w:sz w:val="24"/>
          <w:szCs w:val="24"/>
        </w:rPr>
        <w:t xml:space="preserve">Từ giả thiết suy ra </w:t>
      </w:r>
      <w:r w:rsidR="00434786" w:rsidRPr="00D80262">
        <w:rPr>
          <w:rFonts w:ascii="Chu Van An" w:hAnsi="Chu Van An" w:cs="Chu Van An"/>
          <w:position w:val="-24"/>
          <w:sz w:val="24"/>
          <w:szCs w:val="24"/>
        </w:rPr>
        <w:object w:dxaOrig="2310" w:dyaOrig="615" w14:anchorId="36ADE2B4">
          <v:shape id="_x0000_i1363" type="#_x0000_t75" style="width:115.5pt;height:30.75pt" o:ole="">
            <v:imagedata r:id="rId1226" o:title=""/>
          </v:shape>
          <o:OLEObject Type="Embed" ProgID="Equation.DSMT4" ShapeID="_x0000_i1363" DrawAspect="Content" ObjectID="_1686729095" r:id="rId1227"/>
        </w:object>
      </w:r>
    </w:p>
    <w:p w14:paraId="6EA27E2E" w14:textId="4CAE233A" w:rsidR="00434786" w:rsidRPr="00D80262" w:rsidRDefault="003D3F6B" w:rsidP="003D3F6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434786" w:rsidRPr="00D80262">
        <w:rPr>
          <w:rFonts w:ascii="Chu Van An" w:hAnsi="Chu Van An" w:cs="Chu Van An"/>
          <w:sz w:val="24"/>
          <w:szCs w:val="24"/>
        </w:rPr>
        <w:t xml:space="preserve">Suy ra tập hợp các điểm </w:t>
      </w:r>
      <w:r w:rsidR="00434786" w:rsidRPr="00D80262">
        <w:rPr>
          <w:rFonts w:ascii="Chu Van An" w:hAnsi="Chu Van An" w:cs="Chu Van An"/>
          <w:position w:val="-4"/>
          <w:sz w:val="24"/>
          <w:szCs w:val="24"/>
        </w:rPr>
        <w:object w:dxaOrig="315" w:dyaOrig="270" w14:anchorId="47DED3AE">
          <v:shape id="_x0000_i1364" type="#_x0000_t75" style="width:15.75pt;height:13.5pt" o:ole="">
            <v:imagedata r:id="rId1228" o:title=""/>
          </v:shape>
          <o:OLEObject Type="Embed" ProgID="Equation.DSMT4" ShapeID="_x0000_i1364" DrawAspect="Content" ObjectID="_1686729096" r:id="rId1229"/>
        </w:object>
      </w:r>
      <w:r w:rsidR="00434786" w:rsidRPr="00D80262">
        <w:rPr>
          <w:rFonts w:ascii="Chu Van An" w:hAnsi="Chu Van An" w:cs="Chu Van An"/>
          <w:sz w:val="24"/>
          <w:szCs w:val="24"/>
        </w:rPr>
        <w:t xml:space="preserve"> là đường tròn đường kính </w:t>
      </w:r>
      <w:r w:rsidR="00434786" w:rsidRPr="00D80262">
        <w:rPr>
          <w:rFonts w:ascii="Chu Van An" w:hAnsi="Chu Van An" w:cs="Chu Van An"/>
          <w:position w:val="-4"/>
          <w:sz w:val="24"/>
          <w:szCs w:val="24"/>
        </w:rPr>
        <w:object w:dxaOrig="405" w:dyaOrig="270" w14:anchorId="4A6B8E35">
          <v:shape id="_x0000_i1365" type="#_x0000_t75" style="width:20.25pt;height:13.5pt" o:ole="">
            <v:imagedata r:id="rId1230" o:title=""/>
          </v:shape>
          <o:OLEObject Type="Embed" ProgID="Equation.DSMT4" ShapeID="_x0000_i1365" DrawAspect="Content" ObjectID="_1686729097" r:id="rId1231"/>
        </w:object>
      </w:r>
      <w:r w:rsidR="00434786" w:rsidRPr="00D80262">
        <w:rPr>
          <w:rFonts w:ascii="Chu Van An" w:hAnsi="Chu Van An" w:cs="Chu Van An"/>
          <w:sz w:val="24"/>
          <w:szCs w:val="24"/>
        </w:rPr>
        <w:t>.</w:t>
      </w:r>
    </w:p>
    <w:p w14:paraId="6ACFAC7D" w14:textId="205030FC" w:rsidR="00434786" w:rsidRPr="00D80262" w:rsidRDefault="00434786" w:rsidP="003D3F6B">
      <w:p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D80262">
        <w:rPr>
          <w:rFonts w:ascii="Chu Van An" w:hAnsi="Chu Van An" w:cs="Chu Van An"/>
          <w:b/>
          <w:color w:val="0000CC"/>
          <w:sz w:val="24"/>
          <w:szCs w:val="24"/>
        </w:rPr>
        <w:t xml:space="preserve">Câu </w:t>
      </w:r>
      <w:r w:rsidRPr="00D80262">
        <w:rPr>
          <w:rFonts w:ascii="Chu Van An" w:hAnsi="Chu Van An" w:cs="Chu Van An"/>
          <w:b/>
          <w:color w:val="0000CC"/>
          <w:sz w:val="24"/>
          <w:szCs w:val="24"/>
        </w:rPr>
        <w:t>6</w:t>
      </w:r>
      <w:r w:rsidRPr="00D80262">
        <w:rPr>
          <w:rFonts w:ascii="Chu Van An" w:hAnsi="Chu Van An" w:cs="Chu Van An"/>
          <w:b/>
          <w:color w:val="0000CC"/>
          <w:sz w:val="24"/>
          <w:szCs w:val="24"/>
        </w:rPr>
        <w:t>:</w:t>
      </w:r>
      <w:r w:rsidRPr="00D80262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D80262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Tìm điểm </w:t>
      </w:r>
      <w:r w:rsidRPr="00D80262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1B3B527C">
          <v:shape id="_x0000_i1366" type="#_x0000_t75" style="width:13.5pt;height:13.5pt" o:ole="">
            <v:imagedata r:id="rId1232" o:title=""/>
          </v:shape>
          <o:OLEObject Type="Embed" ProgID="Equation.DSMT4" ShapeID="_x0000_i1366" DrawAspect="Content" ObjectID="_1686729098" r:id="rId1233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 thỏa mãn: </w:t>
      </w:r>
      <w:r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1605" w:dyaOrig="345" w14:anchorId="4DD8209C">
          <v:shape id="_x0000_i1367" type="#_x0000_t75" style="width:80.25pt;height:17.25pt" o:ole="">
            <v:imagedata r:id="rId1234" o:title=""/>
          </v:shape>
          <o:OLEObject Type="Embed" ProgID="Equation.DSMT4" ShapeID="_x0000_i1367" DrawAspect="Content" ObjectID="_1686729099" r:id="rId1235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>.</w:t>
      </w:r>
    </w:p>
    <w:p w14:paraId="3C19190B" w14:textId="12516AC7" w:rsidR="00434786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34786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434786" w:rsidRPr="00D80262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270" w:dyaOrig="270" w14:anchorId="7767D809">
          <v:shape id="_x0000_i1368" type="#_x0000_t75" style="width:13.5pt;height:13.5pt" o:ole="">
            <v:imagedata r:id="rId1236" o:title=""/>
          </v:shape>
          <o:OLEObject Type="Embed" ProgID="Equation.DSMT4" ShapeID="_x0000_i1368" DrawAspect="Content" ObjectID="_1686729100" r:id="rId1237"/>
        </w:object>
      </w:r>
      <w:r w:rsidR="00434786" w:rsidRPr="00D80262">
        <w:rPr>
          <w:rFonts w:ascii="Chu Van An" w:eastAsia="Times New Roman" w:hAnsi="Chu Van An" w:cs="Chu Van An"/>
          <w:b/>
          <w:sz w:val="24"/>
          <w:szCs w:val="24"/>
        </w:rPr>
        <w:t xml:space="preserve"> </w:t>
      </w:r>
      <w:r w:rsidR="00434786" w:rsidRPr="00D80262">
        <w:rPr>
          <w:rFonts w:ascii="Chu Van An" w:eastAsia="Times New Roman" w:hAnsi="Chu Van An" w:cs="Chu Van An"/>
          <w:sz w:val="24"/>
          <w:szCs w:val="24"/>
        </w:rPr>
        <w:t xml:space="preserve">là trung điểm của </w:t>
      </w:r>
      <w:r w:rsidR="00434786" w:rsidRPr="00D80262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65D7C987">
          <v:shape id="_x0000_i1369" type="#_x0000_t75" style="width:20.25pt;height:13.5pt" o:ole="">
            <v:imagedata r:id="rId1238" o:title=""/>
          </v:shape>
          <o:OLEObject Type="Embed" ProgID="Equation.DSMT4" ShapeID="_x0000_i1369" DrawAspect="Content" ObjectID="_1686729101" r:id="rId1239"/>
        </w:object>
      </w:r>
      <w:r w:rsidR="00434786" w:rsidRPr="00D80262">
        <w:rPr>
          <w:rFonts w:ascii="Chu Van An" w:eastAsia="Times New Roman" w:hAnsi="Chu Van An" w:cs="Chu Van An"/>
          <w:sz w:val="24"/>
          <w:szCs w:val="24"/>
        </w:rPr>
        <w:t>.</w:t>
      </w:r>
    </w:p>
    <w:p w14:paraId="29E2888C" w14:textId="38432FF2" w:rsidR="00434786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34786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434786" w:rsidRPr="00D80262">
        <w:rPr>
          <w:rFonts w:ascii="Chu Van An" w:eastAsia="Times New Roman" w:hAnsi="Chu Van An" w:cs="Chu Van An"/>
          <w:b/>
          <w:bCs/>
          <w:position w:val="-4"/>
          <w:sz w:val="24"/>
          <w:szCs w:val="24"/>
        </w:rPr>
        <w:object w:dxaOrig="270" w:dyaOrig="270" w14:anchorId="225B2E6A">
          <v:shape id="_x0000_i1370" type="#_x0000_t75" style="width:13.5pt;height:13.5pt" o:ole="">
            <v:imagedata r:id="rId1240" o:title=""/>
          </v:shape>
          <o:OLEObject Type="Embed" ProgID="Equation.DSMT4" ShapeID="_x0000_i1370" DrawAspect="Content" ObjectID="_1686729102" r:id="rId1241"/>
        </w:object>
      </w:r>
      <w:r w:rsidR="00434786" w:rsidRPr="00D80262">
        <w:rPr>
          <w:rFonts w:ascii="Chu Van An" w:eastAsia="Times New Roman" w:hAnsi="Chu Van An" w:cs="Chu Van An"/>
          <w:bCs/>
          <w:sz w:val="24"/>
          <w:szCs w:val="24"/>
        </w:rPr>
        <w:t xml:space="preserve"> là trọng tâm </w:t>
      </w:r>
      <w:r w:rsidR="00434786" w:rsidRPr="00D80262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675" w:dyaOrig="270" w14:anchorId="1F106157">
          <v:shape id="_x0000_i1371" type="#_x0000_t75" style="width:33.75pt;height:13.5pt" o:ole="">
            <v:imagedata r:id="rId1242" o:title=""/>
          </v:shape>
          <o:OLEObject Type="Embed" ProgID="Equation.DSMT4" ShapeID="_x0000_i1371" DrawAspect="Content" ObjectID="_1686729103" r:id="rId1243"/>
        </w:object>
      </w:r>
      <w:r w:rsidR="00434786" w:rsidRPr="00D80262">
        <w:rPr>
          <w:rFonts w:ascii="Chu Van An" w:eastAsia="Times New Roman" w:hAnsi="Chu Van An" w:cs="Chu Van An"/>
          <w:bCs/>
          <w:sz w:val="24"/>
          <w:szCs w:val="24"/>
        </w:rPr>
        <w:t>.</w:t>
      </w:r>
    </w:p>
    <w:p w14:paraId="729D3C9F" w14:textId="087B8660" w:rsidR="00434786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34786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434786" w:rsidRPr="00D80262">
        <w:rPr>
          <w:rFonts w:ascii="Chu Van An" w:eastAsia="Times New Roman" w:hAnsi="Chu Van An" w:cs="Chu Van An"/>
          <w:b/>
          <w:bCs/>
          <w:position w:val="-4"/>
          <w:sz w:val="24"/>
          <w:szCs w:val="24"/>
        </w:rPr>
        <w:object w:dxaOrig="270" w:dyaOrig="270" w14:anchorId="52730F5C">
          <v:shape id="_x0000_i1372" type="#_x0000_t75" style="width:13.5pt;height:13.5pt" o:ole="">
            <v:imagedata r:id="rId1244" o:title=""/>
          </v:shape>
          <o:OLEObject Type="Embed" ProgID="Equation.DSMT4" ShapeID="_x0000_i1372" DrawAspect="Content" ObjectID="_1686729104" r:id="rId1245"/>
        </w:object>
      </w:r>
      <w:r w:rsidR="00434786" w:rsidRPr="00D80262">
        <w:rPr>
          <w:rFonts w:ascii="Chu Van An" w:eastAsia="Times New Roman" w:hAnsi="Chu Van An" w:cs="Chu Van An"/>
          <w:bCs/>
          <w:sz w:val="24"/>
          <w:szCs w:val="24"/>
        </w:rPr>
        <w:t xml:space="preserve"> là đỉnh thứ </w:t>
      </w:r>
      <w:r w:rsidR="00434786" w:rsidRPr="00D80262">
        <w:rPr>
          <w:rFonts w:ascii="Chu Van An" w:eastAsia="Times New Roman" w:hAnsi="Chu Van An" w:cs="Chu Van An"/>
          <w:bCs/>
          <w:position w:val="-4"/>
          <w:sz w:val="24"/>
          <w:szCs w:val="24"/>
        </w:rPr>
        <w:object w:dxaOrig="195" w:dyaOrig="270" w14:anchorId="23212493">
          <v:shape id="_x0000_i1373" type="#_x0000_t75" style="width:9.75pt;height:13.5pt" o:ole="">
            <v:imagedata r:id="rId1246" o:title=""/>
          </v:shape>
          <o:OLEObject Type="Embed" ProgID="Equation.DSMT4" ShapeID="_x0000_i1373" DrawAspect="Content" ObjectID="_1686729105" r:id="rId1247"/>
        </w:object>
      </w:r>
      <w:r w:rsidR="00434786" w:rsidRPr="00D80262">
        <w:rPr>
          <w:rFonts w:ascii="Chu Van An" w:eastAsia="Times New Roman" w:hAnsi="Chu Van An" w:cs="Chu Van An"/>
          <w:bCs/>
          <w:sz w:val="24"/>
          <w:szCs w:val="24"/>
        </w:rPr>
        <w:t xml:space="preserve"> của hình bình hành </w:t>
      </w:r>
      <w:r w:rsidR="00434786" w:rsidRPr="00D80262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735" w:dyaOrig="270" w14:anchorId="4984E14F">
          <v:shape id="_x0000_i1374" type="#_x0000_t75" style="width:36.75pt;height:13.5pt" o:ole="">
            <v:imagedata r:id="rId1248" o:title=""/>
          </v:shape>
          <o:OLEObject Type="Embed" ProgID="Equation.DSMT4" ShapeID="_x0000_i1374" DrawAspect="Content" ObjectID="_1686729106" r:id="rId1249"/>
        </w:object>
      </w:r>
      <w:r w:rsidR="00434786" w:rsidRPr="00D80262">
        <w:rPr>
          <w:rFonts w:ascii="Chu Van An" w:eastAsia="Times New Roman" w:hAnsi="Chu Van An" w:cs="Chu Van An"/>
          <w:sz w:val="24"/>
          <w:szCs w:val="24"/>
        </w:rPr>
        <w:t>.</w:t>
      </w:r>
    </w:p>
    <w:p w14:paraId="152B90D5" w14:textId="1936C52D" w:rsidR="00434786" w:rsidRPr="00D80262" w:rsidRDefault="00D80262" w:rsidP="003D3F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34786"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434786" w:rsidRPr="00D80262">
        <w:rPr>
          <w:rFonts w:ascii="Chu Van An" w:eastAsia="Times New Roman" w:hAnsi="Chu Van An" w:cs="Chu Van An"/>
          <w:b/>
          <w:bCs/>
          <w:position w:val="-4"/>
          <w:sz w:val="24"/>
          <w:szCs w:val="24"/>
        </w:rPr>
        <w:object w:dxaOrig="270" w:dyaOrig="270" w14:anchorId="09C47F99">
          <v:shape id="_x0000_i1375" type="#_x0000_t75" style="width:13.5pt;height:13.5pt" o:ole="">
            <v:imagedata r:id="rId1250" o:title=""/>
          </v:shape>
          <o:OLEObject Type="Embed" ProgID="Equation.DSMT4" ShapeID="_x0000_i1375" DrawAspect="Content" ObjectID="_1686729107" r:id="rId1251"/>
        </w:object>
      </w:r>
      <w:r w:rsidR="00434786" w:rsidRPr="00D80262">
        <w:rPr>
          <w:rFonts w:ascii="Chu Van An" w:eastAsia="Times New Roman" w:hAnsi="Chu Van An" w:cs="Chu Van An"/>
          <w:b/>
          <w:bCs/>
          <w:sz w:val="24"/>
          <w:szCs w:val="24"/>
        </w:rPr>
        <w:t xml:space="preserve"> </w:t>
      </w:r>
      <w:r w:rsidR="00434786" w:rsidRPr="00D80262">
        <w:rPr>
          <w:rFonts w:ascii="Chu Van An" w:eastAsia="Times New Roman" w:hAnsi="Chu Van An" w:cs="Chu Van An"/>
          <w:bCs/>
          <w:sz w:val="24"/>
          <w:szCs w:val="24"/>
        </w:rPr>
        <w:t xml:space="preserve">là trung điểm của </w:t>
      </w:r>
      <w:r w:rsidR="00434786" w:rsidRPr="00D80262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375" w:dyaOrig="270" w14:anchorId="525FD9A3">
          <v:shape id="_x0000_i1376" type="#_x0000_t75" style="width:18.75pt;height:13.5pt" o:ole="">
            <v:imagedata r:id="rId1252" o:title=""/>
          </v:shape>
          <o:OLEObject Type="Embed" ProgID="Equation.DSMT4" ShapeID="_x0000_i1376" DrawAspect="Content" ObjectID="_1686729108" r:id="rId1253"/>
        </w:object>
      </w:r>
      <w:r w:rsidR="00434786" w:rsidRPr="00D80262">
        <w:rPr>
          <w:rFonts w:ascii="Chu Van An" w:eastAsia="Times New Roman" w:hAnsi="Chu Van An" w:cs="Chu Van An"/>
          <w:bCs/>
          <w:sz w:val="24"/>
          <w:szCs w:val="24"/>
        </w:rPr>
        <w:t>.</w:t>
      </w:r>
    </w:p>
    <w:p w14:paraId="435FF29A" w14:textId="77777777" w:rsidR="00434786" w:rsidRPr="00D80262" w:rsidRDefault="00434786" w:rsidP="003D3F6B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52EAD2C3" w14:textId="77777777" w:rsidR="00434786" w:rsidRPr="00D80262" w:rsidRDefault="00434786" w:rsidP="003D3F6B">
      <w:pPr>
        <w:spacing w:line="240" w:lineRule="auto"/>
        <w:ind w:left="992"/>
        <w:rPr>
          <w:rFonts w:ascii="Chu Van An" w:eastAsia="Times New Roman" w:hAnsi="Chu Van An" w:cs="Chu Van An"/>
          <w:color w:val="0000FF"/>
          <w:sz w:val="24"/>
          <w:szCs w:val="24"/>
        </w:rPr>
      </w:pPr>
      <w:r w:rsidRPr="00D80262">
        <w:rPr>
          <w:rFonts w:ascii="Chu Van An" w:eastAsia="Times New Roman" w:hAnsi="Chu Van An" w:cs="Chu Van An"/>
          <w:b/>
          <w:color w:val="0000FF"/>
          <w:sz w:val="24"/>
          <w:szCs w:val="24"/>
        </w:rPr>
        <w:t>Chọn B</w:t>
      </w:r>
    </w:p>
    <w:p w14:paraId="15A4745C" w14:textId="4F8A58C3" w:rsidR="00434786" w:rsidRPr="00D80262" w:rsidRDefault="003D3F6B" w:rsidP="003D3F6B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434786" w:rsidRPr="00D80262">
        <w:rPr>
          <w:rFonts w:ascii="Chu Van An" w:eastAsia="Times New Roman" w:hAnsi="Chu Van An" w:cs="Chu Van An"/>
          <w:sz w:val="24"/>
          <w:szCs w:val="24"/>
        </w:rPr>
        <w:t xml:space="preserve">Gọi </w:t>
      </w:r>
      <w:r w:rsidR="00434786" w:rsidRPr="00D80262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422D1FE0">
          <v:shape id="_x0000_i1377" type="#_x0000_t75" style="width:9.75pt;height:13.5pt" o:ole="">
            <v:imagedata r:id="rId1254" o:title=""/>
          </v:shape>
          <o:OLEObject Type="Embed" ProgID="Equation.DSMT4" ShapeID="_x0000_i1377" DrawAspect="Content" ObjectID="_1686729109" r:id="rId1255"/>
        </w:object>
      </w:r>
      <w:r w:rsidR="00434786" w:rsidRPr="00D80262">
        <w:rPr>
          <w:rFonts w:ascii="Chu Van An" w:eastAsia="Times New Roman" w:hAnsi="Chu Van An" w:cs="Chu Van An"/>
          <w:sz w:val="24"/>
          <w:szCs w:val="24"/>
        </w:rPr>
        <w:t xml:space="preserve"> là trung điểm của đoạn thẳng </w:t>
      </w:r>
      <w:r w:rsidR="00434786" w:rsidRPr="00D80262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582CB029">
          <v:shape id="_x0000_i1378" type="#_x0000_t75" style="width:20.25pt;height:13.5pt" o:ole="">
            <v:imagedata r:id="rId1256" o:title=""/>
          </v:shape>
          <o:OLEObject Type="Embed" ProgID="Equation.DSMT4" ShapeID="_x0000_i1378" DrawAspect="Content" ObjectID="_1686729110" r:id="rId1257"/>
        </w:object>
      </w:r>
      <w:r w:rsidR="00434786" w:rsidRPr="00D80262">
        <w:rPr>
          <w:rFonts w:ascii="Chu Van An" w:eastAsia="Times New Roman" w:hAnsi="Chu Van An" w:cs="Chu Van An"/>
          <w:sz w:val="24"/>
          <w:szCs w:val="24"/>
        </w:rPr>
        <w:t>.</w:t>
      </w:r>
    </w:p>
    <w:p w14:paraId="6110A804" w14:textId="097C11E0" w:rsidR="00434786" w:rsidRPr="00D80262" w:rsidRDefault="003D3F6B" w:rsidP="003D3F6B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434786" w:rsidRPr="00D80262">
        <w:rPr>
          <w:rFonts w:ascii="Chu Van An" w:eastAsia="Times New Roman" w:hAnsi="Chu Van An" w:cs="Chu Van An"/>
          <w:sz w:val="24"/>
          <w:szCs w:val="24"/>
        </w:rPr>
        <w:t xml:space="preserve">Ta có: </w:t>
      </w:r>
      <w:r w:rsidR="00434786"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3885" w:dyaOrig="345" w14:anchorId="456F024A">
          <v:shape id="_x0000_i1379" type="#_x0000_t75" style="width:194.25pt;height:17.25pt" o:ole="">
            <v:imagedata r:id="rId1258" o:title=""/>
          </v:shape>
          <o:OLEObject Type="Embed" ProgID="Equation.DSMT4" ShapeID="_x0000_i1379" DrawAspect="Content" ObjectID="_1686729111" r:id="rId1259"/>
        </w:object>
      </w:r>
      <w:r w:rsidR="00434786" w:rsidRPr="00D80262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="00434786"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3555" w:dyaOrig="345" w14:anchorId="4EB7B237">
          <v:shape id="_x0000_i1380" type="#_x0000_t75" style="width:177.75pt;height:17.25pt" o:ole="">
            <v:imagedata r:id="rId1260" o:title=""/>
          </v:shape>
          <o:OLEObject Type="Embed" ProgID="Equation.DSMT4" ShapeID="_x0000_i1380" DrawAspect="Content" ObjectID="_1686729112" r:id="rId1261"/>
        </w:object>
      </w:r>
    </w:p>
    <w:p w14:paraId="14551AFF" w14:textId="77777777" w:rsidR="003D3F6B" w:rsidRPr="00D80262" w:rsidRDefault="00434786" w:rsidP="003D3F6B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1500" w:dyaOrig="345" w14:anchorId="783CBFF1">
          <v:shape id="_x0000_i1381" type="#_x0000_t75" style="width:75pt;height:17.25pt" o:ole="">
            <v:imagedata r:id="rId1262" o:title=""/>
          </v:shape>
          <o:OLEObject Type="Embed" ProgID="Equation.DSMT4" ShapeID="_x0000_i1381" DrawAspect="Content" ObjectID="_1686729113" r:id="rId1263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. </w:t>
      </w:r>
    </w:p>
    <w:p w14:paraId="570A7CF1" w14:textId="1FF9748B" w:rsidR="00434786" w:rsidRPr="00D80262" w:rsidRDefault="003D3F6B" w:rsidP="003D3F6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="00434786" w:rsidRPr="00D80262">
        <w:rPr>
          <w:rFonts w:ascii="Chu Van An" w:eastAsia="Times New Roman" w:hAnsi="Chu Van An" w:cs="Chu Van An"/>
          <w:sz w:val="24"/>
          <w:szCs w:val="24"/>
        </w:rPr>
        <w:t xml:space="preserve">Vậy </w:t>
      </w:r>
      <w:r w:rsidR="00434786" w:rsidRPr="00D80262">
        <w:rPr>
          <w:rFonts w:ascii="Chu Van An" w:eastAsia="Times New Roman" w:hAnsi="Chu Van An" w:cs="Chu Van An"/>
          <w:b/>
          <w:bCs/>
          <w:position w:val="-4"/>
          <w:sz w:val="24"/>
          <w:szCs w:val="24"/>
        </w:rPr>
        <w:object w:dxaOrig="270" w:dyaOrig="270" w14:anchorId="4D9C8A32">
          <v:shape id="_x0000_i1382" type="#_x0000_t75" style="width:13.5pt;height:13.5pt" o:ole="">
            <v:imagedata r:id="rId1240" o:title=""/>
          </v:shape>
          <o:OLEObject Type="Embed" ProgID="Equation.DSMT4" ShapeID="_x0000_i1382" DrawAspect="Content" ObjectID="_1686729114" r:id="rId1264"/>
        </w:object>
      </w:r>
      <w:r w:rsidR="00434786" w:rsidRPr="00D80262">
        <w:rPr>
          <w:rFonts w:ascii="Chu Van An" w:eastAsia="Times New Roman" w:hAnsi="Chu Van An" w:cs="Chu Van An"/>
          <w:bCs/>
          <w:sz w:val="24"/>
          <w:szCs w:val="24"/>
        </w:rPr>
        <w:t xml:space="preserve"> là trọng tâm </w:t>
      </w:r>
      <w:r w:rsidR="00434786" w:rsidRPr="00D80262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675" w:dyaOrig="270" w14:anchorId="096E6D92">
          <v:shape id="_x0000_i1383" type="#_x0000_t75" style="width:33.75pt;height:13.5pt" o:ole="">
            <v:imagedata r:id="rId1242" o:title=""/>
          </v:shape>
          <o:OLEObject Type="Embed" ProgID="Equation.DSMT4" ShapeID="_x0000_i1383" DrawAspect="Content" ObjectID="_1686729115" r:id="rId1265"/>
        </w:object>
      </w:r>
      <w:r w:rsidR="00434786" w:rsidRPr="00D80262">
        <w:rPr>
          <w:rFonts w:ascii="Chu Van An" w:eastAsia="Times New Roman" w:hAnsi="Chu Van An" w:cs="Chu Van An"/>
          <w:bCs/>
          <w:sz w:val="24"/>
          <w:szCs w:val="24"/>
        </w:rPr>
        <w:t>.</w:t>
      </w:r>
    </w:p>
    <w:p w14:paraId="6FB5259C" w14:textId="3F73FF86" w:rsidR="00EC5D1C" w:rsidRPr="00D80262" w:rsidRDefault="00EC5D1C" w:rsidP="003D3F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49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229"/>
        <w:gridCol w:w="3420"/>
      </w:tblGrid>
      <w:tr w:rsidR="00846BAF" w:rsidRPr="00D80262" w14:paraId="3186D506" w14:textId="77777777" w:rsidTr="00846BAF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7602B3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1: </w: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Cho ba điểm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4D2AC577">
                <v:shape id="_x0000_i17892" type="#_x0000_t75" style="width:12pt;height:13.5pt" o:ole="">
                  <v:imagedata r:id="rId1266" o:title=""/>
                </v:shape>
                <o:OLEObject Type="Embed" ProgID="Equation.DSMT4" ShapeID="_x0000_i17892" DrawAspect="Content" ObjectID="_1686729116" r:id="rId1267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7CE63F6E">
                <v:shape id="_x0000_i17893" type="#_x0000_t75" style="width:12pt;height:13.5pt" o:ole="">
                  <v:imagedata r:id="rId1268" o:title=""/>
                </v:shape>
                <o:OLEObject Type="Embed" ProgID="Equation.DSMT4" ShapeID="_x0000_i17893" DrawAspect="Content" ObjectID="_1686729117" r:id="rId1269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281C5559">
                <v:shape id="_x0000_i17894" type="#_x0000_t75" style="width:12pt;height:13.5pt" o:ole="">
                  <v:imagedata r:id="rId1270" o:title=""/>
                </v:shape>
                <o:OLEObject Type="Embed" ProgID="Equation.DSMT4" ShapeID="_x0000_i17894" DrawAspect="Content" ObjectID="_1686729118" r:id="rId1271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phân biệt. Điều kiện cần và đủ để ba điểm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620310DF">
                <v:shape id="_x0000_i17895" type="#_x0000_t75" style="width:12pt;height:13.5pt" o:ole="">
                  <v:imagedata r:id="rId1268" o:title=""/>
                </v:shape>
                <o:OLEObject Type="Embed" ProgID="Equation.DSMT4" ShapeID="_x0000_i17895" DrawAspect="Content" ObjectID="_1686729119" r:id="rId1272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2AAB172D">
                <v:shape id="_x0000_i17896" type="#_x0000_t75" style="width:12pt;height:13.5pt" o:ole="">
                  <v:imagedata r:id="rId1266" o:title=""/>
                </v:shape>
                <o:OLEObject Type="Embed" ProgID="Equation.DSMT4" ShapeID="_x0000_i17896" DrawAspect="Content" ObjectID="_1686729120" r:id="rId1273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00A4DCDD">
                <v:shape id="_x0000_i17897" type="#_x0000_t75" style="width:12pt;height:13.5pt" o:ole="">
                  <v:imagedata r:id="rId1270" o:title=""/>
                </v:shape>
                <o:OLEObject Type="Embed" ProgID="Equation.DSMT4" ShapeID="_x0000_i17897" DrawAspect="Content" ObjectID="_1686729121" r:id="rId1274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thẳng hàng theo thứ tự đó là</w:t>
            </w:r>
          </w:p>
          <w:p w14:paraId="17526A8A" w14:textId="5EB0C968" w:rsidR="00846BAF" w:rsidRPr="00D80262" w:rsidRDefault="00846BAF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60" w:dyaOrig="345" w14:anchorId="4FB9B0A6">
                <v:shape id="_x0000_i17898" type="#_x0000_t75" style="width:93pt;height:17.25pt" o:ole="">
                  <v:imagedata r:id="rId1275" o:title=""/>
                </v:shape>
                <o:OLEObject Type="Embed" ProgID="Equation.DSMT4" ShapeID="_x0000_i17898" DrawAspect="Content" ObjectID="_1686729122" r:id="rId1276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60" w:dyaOrig="345" w14:anchorId="21BAAA26">
                <v:shape id="_x0000_i17899" type="#_x0000_t75" style="width:93pt;height:17.25pt" o:ole="">
                  <v:imagedata r:id="rId1277" o:title=""/>
                </v:shape>
                <o:OLEObject Type="Embed" ProgID="Equation.DSMT4" ShapeID="_x0000_i17899" DrawAspect="Content" ObjectID="_1686729123" r:id="rId1278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4FCDFDFC" w14:textId="4BE65BF9" w:rsidR="00846BAF" w:rsidRPr="00D80262" w:rsidRDefault="00846BAF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990" w:dyaOrig="345" w14:anchorId="111E2A95">
                <v:shape id="_x0000_i17900" type="#_x0000_t75" style="width:49.5pt;height:17.25pt" o:ole="">
                  <v:imagedata r:id="rId1279" o:title=""/>
                </v:shape>
                <o:OLEObject Type="Embed" ProgID="Equation.DSMT4" ShapeID="_x0000_i17900" DrawAspect="Content" ObjectID="_1686729124" r:id="rId1280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position w:val="-18"/>
                <w:sz w:val="24"/>
                <w:szCs w:val="24"/>
              </w:rPr>
              <w:object w:dxaOrig="1110" w:dyaOrig="480" w14:anchorId="4D544123">
                <v:shape id="_x0000_i17901" type="#_x0000_t75" style="width:55.5pt;height:24pt" o:ole="">
                  <v:imagedata r:id="rId1281" o:title=""/>
                </v:shape>
                <o:OLEObject Type="Embed" ProgID="Equation.DSMT4" ShapeID="_x0000_i17901" DrawAspect="Content" ObjectID="_1686729125" r:id="rId1282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2C957BD3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DBC07DE" w14:textId="77777777" w:rsidR="00846BAF" w:rsidRPr="00D80262" w:rsidRDefault="00846BAF" w:rsidP="003D3F6B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846BAF" w:rsidRPr="00D80262" w14:paraId="6BB83F44" w14:textId="77777777" w:rsidTr="00846BAF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CA706F2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ba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55" w14:anchorId="3453BF98">
                <v:shape id="_x0000_i17902" type="#_x0000_t75" style="width:12pt;height:12.75pt" o:ole="">
                  <v:imagedata r:id="rId1283" o:title=""/>
                </v:shape>
                <o:OLEObject Type="Embed" ProgID="Equation.DSMT4" ShapeID="_x0000_i17902" DrawAspect="Content" ObjectID="_1686729126" r:id="rId128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55" w14:anchorId="0BEA08EE">
                <v:shape id="_x0000_i17903" type="#_x0000_t75" style="width:12pt;height:12.75pt" o:ole="">
                  <v:imagedata r:id="rId1285" o:title=""/>
                </v:shape>
                <o:OLEObject Type="Embed" ProgID="Equation.DSMT4" ShapeID="_x0000_i17903" DrawAspect="Content" ObjectID="_1686729127" r:id="rId128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2C655CB7">
                <v:shape id="_x0000_i17904" type="#_x0000_t75" style="width:12pt;height:14.25pt" o:ole="">
                  <v:imagedata r:id="rId1287" o:title=""/>
                </v:shape>
                <o:OLEObject Type="Embed" ProgID="Equation.DSMT4" ShapeID="_x0000_i17904" DrawAspect="Content" ObjectID="_1686729128" r:id="rId128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.Tìm khẳng định sai khi nêu điều kiện cần và đủ để ba điểm thẳng hàng?</w:t>
            </w:r>
          </w:p>
          <w:p w14:paraId="4EC23B7E" w14:textId="033C7162" w:rsidR="00846BAF" w:rsidRPr="00D80262" w:rsidRDefault="00846BAF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05" w:dyaOrig="345" w14:anchorId="47A2B28B">
                <v:shape id="_x0000_i17905" type="#_x0000_t75" style="width:95.25pt;height:17.25pt" o:ole="">
                  <v:imagedata r:id="rId1289" o:title=""/>
                </v:shape>
                <o:OLEObject Type="Embed" ProgID="Equation.DSMT4" ShapeID="_x0000_i17905" DrawAspect="Content" ObjectID="_1686729129" r:id="rId129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05" w:dyaOrig="345" w14:anchorId="47A86513">
                <v:shape id="_x0000_i17906" type="#_x0000_t75" style="width:95.25pt;height:17.25pt" o:ole="">
                  <v:imagedata r:id="rId1291" o:title=""/>
                </v:shape>
                <o:OLEObject Type="Embed" ProgID="Equation.DSMT4" ShapeID="_x0000_i17906" DrawAspect="Content" ObjectID="_1686729130" r:id="rId129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C7138DA" w14:textId="7E155935" w:rsidR="00846BAF" w:rsidRPr="00D80262" w:rsidRDefault="00846BAF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75" w:dyaOrig="345" w14:anchorId="223A56EE">
                <v:shape id="_x0000_i17907" type="#_x0000_t75" style="width:123.75pt;height:17.25pt" o:ole="">
                  <v:imagedata r:id="rId1293" o:title=""/>
                </v:shape>
                <o:OLEObject Type="Embed" ProgID="Equation.DSMT4" ShapeID="_x0000_i17907" DrawAspect="Content" ObjectID="_1686729131" r:id="rId129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75" w:dyaOrig="345" w14:anchorId="3325B7D0">
                <v:shape id="_x0000_i17908" type="#_x0000_t75" style="width:93.75pt;height:17.25pt" o:ole="">
                  <v:imagedata r:id="rId1295" o:title=""/>
                </v:shape>
                <o:OLEObject Type="Embed" ProgID="Equation.DSMT4" ShapeID="_x0000_i17908" DrawAspect="Content" ObjectID="_1686729132" r:id="rId129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E9EC222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8A825E" w14:textId="77777777" w:rsidR="00846BAF" w:rsidRPr="00D80262" w:rsidRDefault="00846BAF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846BAF" w:rsidRPr="00D80262" w14:paraId="74B739E0" w14:textId="77777777" w:rsidTr="00846BAF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5FFBDB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Với hai véc tơ không cùng phương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345" w14:anchorId="490967C0">
                <v:shape id="_x0000_i17909" type="#_x0000_t75" style="width:10.5pt;height:17.25pt" o:ole="">
                  <v:imagedata r:id="rId1297" o:title=""/>
                </v:shape>
                <o:OLEObject Type="Embed" ProgID="Equation.DSMT4" ShapeID="_x0000_i17909" DrawAspect="Content" ObjectID="_1686729133" r:id="rId129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345" w14:anchorId="08DE0BA4">
                <v:shape id="_x0000_i17910" type="#_x0000_t75" style="width:10.5pt;height:17.25pt" o:ole="">
                  <v:imagedata r:id="rId1299" o:title=""/>
                </v:shape>
                <o:OLEObject Type="Embed" ProgID="Equation.DSMT4" ShapeID="_x0000_i17910" DrawAspect="Content" ObjectID="_1686729134" r:id="rId130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Xét hai véc tơ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125" w:dyaOrig="345" w14:anchorId="497152B7">
                <v:shape id="_x0000_i17911" type="#_x0000_t75" style="width:56.25pt;height:17.25pt" o:ole="">
                  <v:imagedata r:id="rId1301" o:title=""/>
                </v:shape>
                <o:OLEObject Type="Embed" ProgID="Equation.DSMT4" ShapeID="_x0000_i17911" DrawAspect="Content" ObjectID="_1686729135" r:id="rId1302"/>
              </w:objec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55" w:dyaOrig="375" w14:anchorId="1B7F22E7">
                <v:shape id="_x0000_i17912" type="#_x0000_t75" style="width:72.75pt;height:18.75pt" o:ole="">
                  <v:imagedata r:id="rId1303" o:title=""/>
                </v:shape>
                <o:OLEObject Type="Embed" ProgID="Equation.DSMT4" ShapeID="_x0000_i17912" DrawAspect="Content" ObjectID="_1686729136" r:id="rId130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Tìm x để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345" w14:anchorId="776ACB63">
                <v:shape id="_x0000_i17913" type="#_x0000_t75" style="width:10.5pt;height:17.25pt" o:ole="">
                  <v:imagedata r:id="rId1305" o:title=""/>
                </v:shape>
                <o:OLEObject Type="Embed" ProgID="Equation.DSMT4" ShapeID="_x0000_i17913" DrawAspect="Content" ObjectID="_1686729137" r:id="rId1306"/>
              </w:objec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345" w14:anchorId="57097C24">
                <v:shape id="_x0000_i17914" type="#_x0000_t75" style="width:9pt;height:17.25pt" o:ole="">
                  <v:imagedata r:id="rId1307" o:title=""/>
                </v:shape>
                <o:OLEObject Type="Embed" ProgID="Equation.DSMT4" ShapeID="_x0000_i17914" DrawAspect="Content" ObjectID="_1686729138" r:id="rId130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cùng phương.</w:t>
            </w:r>
          </w:p>
          <w:p w14:paraId="7B4DC69D" w14:textId="34DE14ED" w:rsidR="00846BAF" w:rsidRPr="00D80262" w:rsidRDefault="00846BAF" w:rsidP="003D3F6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00" w:dyaOrig="630" w14:anchorId="21EC4F91">
                <v:shape id="_x0000_i17915" type="#_x0000_t75" style="width:30pt;height:31.5pt" o:ole="">
                  <v:imagedata r:id="rId1309" o:title=""/>
                </v:shape>
                <o:OLEObject Type="Embed" ProgID="Equation.DSMT4" ShapeID="_x0000_i17915" DrawAspect="Content" ObjectID="_1686729139" r:id="rId131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00" w:dyaOrig="630" w14:anchorId="01B52307">
                <v:shape id="_x0000_i17916" type="#_x0000_t75" style="width:30pt;height:31.5pt" o:ole="">
                  <v:imagedata r:id="rId1311" o:title=""/>
                </v:shape>
                <o:OLEObject Type="Embed" ProgID="Equation.DSMT4" ShapeID="_x0000_i17916" DrawAspect="Content" ObjectID="_1686729140" r:id="rId131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765" w:dyaOrig="630" w14:anchorId="1D0D839C">
                <v:shape id="_x0000_i17917" type="#_x0000_t75" style="width:38.25pt;height:31.5pt" o:ole="">
                  <v:imagedata r:id="rId1313" o:title=""/>
                </v:shape>
                <o:OLEObject Type="Embed" ProgID="Equation.DSMT4" ShapeID="_x0000_i17917" DrawAspect="Content" ObjectID="_1686729141" r:id="rId131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765" w:dyaOrig="630" w14:anchorId="2A7EB6C4">
                <v:shape id="_x0000_i17918" type="#_x0000_t75" style="width:38.25pt;height:31.5pt" o:ole="">
                  <v:imagedata r:id="rId1315" o:title=""/>
                </v:shape>
                <o:OLEObject Type="Embed" ProgID="Equation.DSMT4" ShapeID="_x0000_i17918" DrawAspect="Content" ObjectID="_1686729142" r:id="rId131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1C96EDE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AF21F9" w14:textId="77777777" w:rsidR="00846BAF" w:rsidRPr="00D80262" w:rsidRDefault="00846BAF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846BAF" w:rsidRPr="00D80262" w14:paraId="257B73B6" w14:textId="77777777" w:rsidTr="00846BAF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344036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5A36456F">
                <v:shape id="_x0000_i17919" type="#_x0000_t75" style="width:28.5pt;height:13.5pt" o:ole="">
                  <v:imagedata r:id="rId1317" o:title=""/>
                </v:shape>
                <o:OLEObject Type="Embed" ProgID="Equation.DSMT4" ShapeID="_x0000_i17919" DrawAspect="Content" ObjectID="_1686729143" r:id="rId131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D80262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600" w:dyaOrig="300" w14:anchorId="6F12910F">
                <v:shape id="_x0000_i17920" type="#_x0000_t75" style="width:30pt;height:15pt" o:ole="">
                  <v:imagedata r:id="rId1319" o:title=""/>
                </v:shape>
                <o:OLEObject Type="Embed" ProgID="Equation.DSMT4" ShapeID="_x0000_i17920" DrawAspect="Content" ObjectID="_1686729144" r:id="rId132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là các điểm thỏa mãn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095" w:dyaOrig="375" w14:anchorId="3653CF35">
                <v:shape id="_x0000_i17921" type="#_x0000_t75" style="width:204.75pt;height:18.75pt" o:ole="">
                  <v:imagedata r:id="rId1321" o:title=""/>
                </v:shape>
                <o:OLEObject Type="Embed" ProgID="Equation.DSMT4" ShapeID="_x0000_i17921" DrawAspect="Content" ObjectID="_1686729145" r:id="rId1322"/>
              </w:object>
            </w:r>
          </w:p>
          <w:p w14:paraId="53901894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Tìm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70" w14:anchorId="4840E751">
                <v:shape id="_x0000_i17922" type="#_x0000_t75" style="width:10.5pt;height:13.5pt" o:ole="">
                  <v:imagedata r:id="rId1323" o:title=""/>
                </v:shape>
                <o:OLEObject Type="Embed" ProgID="Equation.DSMT4" ShapeID="_x0000_i17922" DrawAspect="Content" ObjectID="_1686729146" r:id="rId132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để ba điểm </w:t>
            </w:r>
            <w:r w:rsidRPr="00D80262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840" w:dyaOrig="300" w14:anchorId="7CF6D7B4">
                <v:shape id="_x0000_i17923" type="#_x0000_t75" style="width:42pt;height:15pt" o:ole="">
                  <v:imagedata r:id="rId1325" o:title=""/>
                </v:shape>
                <o:OLEObject Type="Embed" ProgID="Equation.DSMT4" ShapeID="_x0000_i17923" DrawAspect="Content" ObjectID="_1686729147" r:id="rId132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thẳng hàng.</w:t>
            </w:r>
          </w:p>
          <w:p w14:paraId="5A0BD21C" w14:textId="0AF4B9E9" w:rsidR="00846BAF" w:rsidRPr="00D80262" w:rsidRDefault="00846BAF" w:rsidP="003D3F6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position w:val="-24"/>
                <w:sz w:val="24"/>
                <w:szCs w:val="24"/>
              </w:rPr>
              <w:object w:dxaOrig="600" w:dyaOrig="630" w14:anchorId="24BE06F5">
                <v:shape id="_x0000_i17924" type="#_x0000_t75" style="width:30pt;height:31.5pt" o:ole="">
                  <v:imagedata r:id="rId1327" o:title=""/>
                </v:shape>
                <o:OLEObject Type="Embed" ProgID="Equation.DSMT4" ShapeID="_x0000_i17924" DrawAspect="Content" ObjectID="_1686729148" r:id="rId1328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position w:val="-24"/>
                <w:sz w:val="24"/>
                <w:szCs w:val="24"/>
              </w:rPr>
              <w:object w:dxaOrig="585" w:dyaOrig="630" w14:anchorId="291DB481">
                <v:shape id="_x0000_i17925" type="#_x0000_t75" style="width:29.25pt;height:31.5pt" o:ole="">
                  <v:imagedata r:id="rId1329" o:title=""/>
                </v:shape>
                <o:OLEObject Type="Embed" ProgID="Equation.DSMT4" ShapeID="_x0000_i17925" DrawAspect="Content" ObjectID="_1686729149" r:id="rId1330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position w:val="-24"/>
                <w:sz w:val="24"/>
                <w:szCs w:val="24"/>
              </w:rPr>
              <w:object w:dxaOrig="585" w:dyaOrig="630" w14:anchorId="73A287FC">
                <v:shape id="_x0000_i17926" type="#_x0000_t75" style="width:29.25pt;height:31.5pt" o:ole="">
                  <v:imagedata r:id="rId1331" o:title=""/>
                </v:shape>
                <o:OLEObject Type="Embed" ProgID="Equation.DSMT4" ShapeID="_x0000_i17926" DrawAspect="Content" ObjectID="_1686729150" r:id="rId1332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525" w:dyaOrig="270" w14:anchorId="3D47C78E">
                <v:shape id="_x0000_i17927" type="#_x0000_t75" style="width:26.25pt;height:13.5pt" o:ole="">
                  <v:imagedata r:id="rId1333" o:title=""/>
                </v:shape>
                <o:OLEObject Type="Embed" ProgID="Equation.DSMT4" ShapeID="_x0000_i17927" DrawAspect="Content" ObjectID="_1686729151" r:id="rId1334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2886F0A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189792" w14:textId="77777777" w:rsidR="00846BAF" w:rsidRPr="00D80262" w:rsidRDefault="00846BAF" w:rsidP="003D3F6B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846BAF" w:rsidRPr="00D80262" w14:paraId="5C9DC4F8" w14:textId="77777777" w:rsidTr="00846BAF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C12E563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5: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79" w14:anchorId="05BF79EA">
                <v:shape id="_x0000_i17928" type="#_x0000_t75" style="width:36pt;height:14.25pt" o:ole="">
                  <v:imagedata r:id="rId1335" o:title=""/>
                </v:shape>
                <o:OLEObject Type="Embed" ProgID="Equation.DSMT4" ShapeID="_x0000_i17928" DrawAspect="Content" ObjectID="_1686729152" r:id="rId133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20" w:dyaOrig="260" w14:anchorId="1DB4CBFE">
                <v:shape id="_x0000_i17929" type="#_x0000_t75" style="width:15.75pt;height:12.75pt" o:ole="">
                  <v:imagedata r:id="rId1337" o:title=""/>
                </v:shape>
                <o:OLEObject Type="Embed" ProgID="Equation.DSMT4" ShapeID="_x0000_i17929" DrawAspect="Content" ObjectID="_1686729153" r:id="rId133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9" w:dyaOrig="279" w14:anchorId="3C029BC7">
                <v:shape id="_x0000_i17930" type="#_x0000_t75" style="width:14.25pt;height:14.25pt" o:ole="">
                  <v:imagedata r:id="rId1339" o:title=""/>
                </v:shape>
                <o:OLEObject Type="Embed" ProgID="Equation.DSMT4" ShapeID="_x0000_i17930" DrawAspect="Content" ObjectID="_1686729154" r:id="rId134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các điểm lần lượt nằm trên đoạn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0" w:dyaOrig="260" w14:anchorId="4B1EE63A">
                <v:shape id="_x0000_i17931" type="#_x0000_t75" style="width:20.25pt;height:12.75pt" o:ole="">
                  <v:imagedata r:id="rId1341" o:title=""/>
                </v:shape>
                <o:OLEObject Type="Embed" ProgID="Equation.DSMT4" ShapeID="_x0000_i17931" DrawAspect="Content" ObjectID="_1686729155" r:id="rId134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0" w:dyaOrig="279" w14:anchorId="7B731D1A">
                <v:shape id="_x0000_i17932" type="#_x0000_t75" style="width:20.25pt;height:14.25pt" o:ole="">
                  <v:imagedata r:id="rId1343" o:title=""/>
                </v:shape>
                <o:OLEObject Type="Embed" ProgID="Equation.DSMT4" ShapeID="_x0000_i17932" DrawAspect="Content" ObjectID="_1686729156" r:id="rId134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900" w:dyaOrig="620" w14:anchorId="0A306D14">
                <v:shape id="_x0000_i17933" type="#_x0000_t75" style="width:45pt;height:30.75pt" o:ole="">
                  <v:imagedata r:id="rId1345" o:title=""/>
                </v:shape>
                <o:OLEObject Type="Embed" ProgID="Equation.DSMT4" ShapeID="_x0000_i17933" DrawAspect="Content" ObjectID="_1686729157" r:id="rId134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859" w:dyaOrig="620" w14:anchorId="7ED54AD7">
                <v:shape id="_x0000_i17934" type="#_x0000_t75" style="width:42.75pt;height:30.75pt" o:ole="">
                  <v:imagedata r:id="rId1347" o:title=""/>
                </v:shape>
                <o:OLEObject Type="Embed" ProgID="Equation.DSMT4" ShapeID="_x0000_i17934" DrawAspect="Content" ObjectID="_1686729158" r:id="rId134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60" w:dyaOrig="279" w14:anchorId="57A50B3F">
                <v:shape id="_x0000_i17935" type="#_x0000_t75" style="width:12.75pt;height:14.25pt" o:ole="">
                  <v:imagedata r:id="rId1349" o:title=""/>
                </v:shape>
                <o:OLEObject Type="Embed" ProgID="Equation.DSMT4" ShapeID="_x0000_i17935" DrawAspect="Content" ObjectID="_1686729159" r:id="rId135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 tam giác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680" w:dyaOrig="320" w14:anchorId="71AD5483">
                <v:shape id="_x0000_i17936" type="#_x0000_t75" style="width:33.75pt;height:15.75pt" o:ole="">
                  <v:imagedata r:id="rId1351" o:title=""/>
                </v:shape>
                <o:OLEObject Type="Embed" ProgID="Equation.DSMT4" ShapeID="_x0000_i17936" DrawAspect="Content" ObjectID="_1686729160" r:id="rId135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00" w:dyaOrig="260" w14:anchorId="2190239F">
                <v:shape id="_x0000_i17937" type="#_x0000_t75" style="width:9.75pt;height:12.75pt" o:ole="">
                  <v:imagedata r:id="rId1353" o:title=""/>
                </v:shape>
                <o:OLEObject Type="Embed" ProgID="Equation.DSMT4" ShapeID="_x0000_i17937" DrawAspect="Content" ObjectID="_1686729161" r:id="rId135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điểm xác đinh bởi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80" w:dyaOrig="340" w14:anchorId="31B35252">
                <v:shape id="_x0000_i17938" type="#_x0000_t75" style="width:54pt;height:17.25pt" o:ole="">
                  <v:imagedata r:id="rId1355" o:title=""/>
                </v:shape>
                <o:OLEObject Type="Embed" ProgID="Equation.DSMT4" ShapeID="_x0000_i17938" DrawAspect="Content" ObjectID="_1686729162" r:id="rId135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Giá trị của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00" w:dyaOrig="279" w14:anchorId="4769D92C">
                <v:shape id="_x0000_i17939" type="#_x0000_t75" style="width:9.75pt;height:14.25pt" o:ole="">
                  <v:imagedata r:id="rId1357" o:title=""/>
                </v:shape>
                <o:OLEObject Type="Embed" ProgID="Equation.DSMT4" ShapeID="_x0000_i17939" DrawAspect="Content" ObjectID="_1686729163" r:id="rId135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để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700" w:dyaOrig="320" w14:anchorId="42BD4E77">
                <v:shape id="_x0000_i17940" type="#_x0000_t75" style="width:35.25pt;height:15.75pt" o:ole="">
                  <v:imagedata r:id="rId1359" o:title=""/>
                </v:shape>
                <o:OLEObject Type="Embed" ProgID="Equation.DSMT4" ShapeID="_x0000_i17940" DrawAspect="Content" ObjectID="_1686729164" r:id="rId136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thẳng hàng là</w:t>
            </w:r>
          </w:p>
          <w:p w14:paraId="4BF6B964" w14:textId="587855DC" w:rsidR="00846BAF" w:rsidRPr="00D80262" w:rsidRDefault="00846BAF" w:rsidP="003D3F6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position w:val="-24"/>
                <w:sz w:val="24"/>
                <w:szCs w:val="24"/>
              </w:rPr>
              <w:object w:dxaOrig="680" w:dyaOrig="620" w14:anchorId="73781121">
                <v:shape id="_x0000_i17941" type="#_x0000_t75" style="width:33.75pt;height:30.75pt" o:ole="">
                  <v:imagedata r:id="rId1361" o:title=""/>
                </v:shape>
                <o:OLEObject Type="Embed" ProgID="Equation.DSMT4" ShapeID="_x0000_i17941" DrawAspect="Content" ObjectID="_1686729165" r:id="rId1362"/>
              </w:objec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b/>
                <w:position w:val="-24"/>
                <w:sz w:val="24"/>
                <w:szCs w:val="24"/>
              </w:rPr>
              <w:object w:dxaOrig="700" w:dyaOrig="620" w14:anchorId="60362063">
                <v:shape id="_x0000_i17942" type="#_x0000_t75" style="width:35.25pt;height:30.75pt" o:ole="">
                  <v:imagedata r:id="rId1363" o:title=""/>
                </v:shape>
                <o:OLEObject Type="Embed" ProgID="Equation.DSMT4" ShapeID="_x0000_i17942" DrawAspect="Content" ObjectID="_1686729166" r:id="rId1364"/>
              </w:objec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b/>
                <w:position w:val="-24"/>
                <w:sz w:val="24"/>
                <w:szCs w:val="24"/>
              </w:rPr>
              <w:object w:dxaOrig="680" w:dyaOrig="620" w14:anchorId="17856A7B">
                <v:shape id="_x0000_i17943" type="#_x0000_t75" style="width:33.75pt;height:30.75pt" o:ole="">
                  <v:imagedata r:id="rId1365" o:title=""/>
                </v:shape>
                <o:OLEObject Type="Embed" ProgID="Equation.DSMT4" ShapeID="_x0000_i17943" DrawAspect="Content" ObjectID="_1686729167" r:id="rId1366"/>
              </w:objec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b/>
                <w:position w:val="-24"/>
                <w:sz w:val="24"/>
                <w:szCs w:val="24"/>
              </w:rPr>
              <w:object w:dxaOrig="680" w:dyaOrig="620" w14:anchorId="7452B577">
                <v:shape id="_x0000_i17944" type="#_x0000_t75" style="width:33.75pt;height:30.75pt" o:ole="">
                  <v:imagedata r:id="rId1367" o:title=""/>
                </v:shape>
                <o:OLEObject Type="Embed" ProgID="Equation.DSMT4" ShapeID="_x0000_i17944" DrawAspect="Content" ObjectID="_1686729168" r:id="rId1368"/>
              </w:object>
            </w:r>
          </w:p>
          <w:p w14:paraId="53331488" w14:textId="77777777" w:rsidR="00846BAF" w:rsidRPr="00D80262" w:rsidRDefault="00846BAF" w:rsidP="003D3F6B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9A79220" w14:textId="77777777" w:rsidR="00846BAF" w:rsidRPr="00D80262" w:rsidRDefault="00846BAF" w:rsidP="003D3F6B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846BAF" w:rsidRPr="00D80262" w14:paraId="610D9021" w14:textId="77777777" w:rsidTr="00846BAF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B9A34CA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6: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24088CB2">
                <v:shape id="_x0000_i17945" type="#_x0000_t75" style="width:28.5pt;height:13.5pt" o:ole="">
                  <v:imagedata r:id="rId1369" o:title=""/>
                </v:shape>
                <o:OLEObject Type="Embed" ProgID="Equation.DSMT4" ShapeID="_x0000_i17945" DrawAspect="Content" ObjectID="_1686729169" r:id="rId137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70" w14:anchorId="770A42E1">
                <v:shape id="_x0000_i17946" type="#_x0000_t75" style="width:9.75pt;height:13.5pt" o:ole="">
                  <v:imagedata r:id="rId1371" o:title=""/>
                </v:shape>
                <o:OLEObject Type="Embed" ProgID="Equation.DSMT4" ShapeID="_x0000_i17946" DrawAspect="Content" ObjectID="_1686729170" r:id="rId137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270" w14:anchorId="5FB4B71C">
                <v:shape id="_x0000_i17947" type="#_x0000_t75" style="width:20.25pt;height:13.5pt" o:ole="">
                  <v:imagedata r:id="rId1373" o:title=""/>
                </v:shape>
                <o:OLEObject Type="Embed" ProgID="Equation.DSMT4" ShapeID="_x0000_i17947" DrawAspect="Content" ObjectID="_1686729171" r:id="rId137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30" w:dyaOrig="270" w14:anchorId="32E1934D">
                <v:shape id="_x0000_i17948" type="#_x0000_t75" style="width:16.5pt;height:13.5pt" o:ole="">
                  <v:imagedata r:id="rId1375" o:title=""/>
                </v:shape>
                <o:OLEObject Type="Embed" ProgID="Equation.DSMT4" ShapeID="_x0000_i17948" DrawAspect="Content" ObjectID="_1686729172" r:id="rId137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2445" w:dyaOrig="480" w14:anchorId="12DCBA8E">
                <v:shape id="_x0000_i17949" type="#_x0000_t75" style="width:122.25pt;height:24pt" o:ole="">
                  <v:imagedata r:id="rId1377" o:title=""/>
                </v:shape>
                <o:OLEObject Type="Embed" ProgID="Equation.DSMT4" ShapeID="_x0000_i17949" DrawAspect="Content" ObjectID="_1686729173" r:id="rId137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Khi đó tập hợp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30" w:dyaOrig="270" w14:anchorId="38ED9B4C">
                <v:shape id="_x0000_i17950" type="#_x0000_t75" style="width:16.5pt;height:13.5pt" o:ole="">
                  <v:imagedata r:id="rId1379" o:title=""/>
                </v:shape>
                <o:OLEObject Type="Embed" ProgID="Equation.DSMT4" ShapeID="_x0000_i17950" DrawAspect="Content" ObjectID="_1686729174" r:id="rId138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55E7E2ED" w14:textId="09497735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Đường trung trực của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270" w14:anchorId="0E6B97EA">
                <v:shape id="_x0000_i17951" type="#_x0000_t75" style="width:20.25pt;height:13.5pt" o:ole="">
                  <v:imagedata r:id="rId1381" o:title=""/>
                </v:shape>
                <o:OLEObject Type="Embed" ProgID="Equation.DSMT4" ShapeID="_x0000_i17951" DrawAspect="Content" ObjectID="_1686729175" r:id="rId138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BF98B1E" w14:textId="1870F351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Đường tròn tâm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50AFB5A9">
                <v:shape id="_x0000_i17952" type="#_x0000_t75" style="width:12pt;height:13.5pt" o:ole="">
                  <v:imagedata r:id="rId1383" o:title=""/>
                </v:shape>
                <o:OLEObject Type="Embed" ProgID="Equation.DSMT4" ShapeID="_x0000_i17952" DrawAspect="Content" ObjectID="_1686729176" r:id="rId138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45" w:dyaOrig="270" w14:anchorId="7FD9036F">
                <v:shape id="_x0000_i17953" type="#_x0000_t75" style="width:17.25pt;height:13.5pt" o:ole="">
                  <v:imagedata r:id="rId1385" o:title=""/>
                </v:shape>
                <o:OLEObject Type="Embed" ProgID="Equation.DSMT4" ShapeID="_x0000_i17953" DrawAspect="Content" ObjectID="_1686729177" r:id="rId138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F5AE2C0" w14:textId="1B82D9C6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Đường tròn tâm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4365C0DF">
                <v:shape id="_x0000_i17954" type="#_x0000_t75" style="width:12pt;height:13.5pt" o:ole="">
                  <v:imagedata r:id="rId1387" o:title=""/>
                </v:shape>
                <o:OLEObject Type="Embed" ProgID="Equation.DSMT4" ShapeID="_x0000_i17954" DrawAspect="Content" ObjectID="_1686729178" r:id="rId138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30" w:dyaOrig="270" w14:anchorId="31A4F51E">
                <v:shape id="_x0000_i17955" type="#_x0000_t75" style="width:16.5pt;height:13.5pt" o:ole="">
                  <v:imagedata r:id="rId1389" o:title=""/>
                </v:shape>
                <o:OLEObject Type="Embed" ProgID="Equation.DSMT4" ShapeID="_x0000_i17955" DrawAspect="Content" ObjectID="_1686729179" r:id="rId139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CB9CC53" w14:textId="7F449DB1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Đường tròn tâm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70" w14:anchorId="205C4C07">
                <v:shape id="_x0000_i17956" type="#_x0000_t75" style="width:9.75pt;height:13.5pt" o:ole="">
                  <v:imagedata r:id="rId1391" o:title=""/>
                </v:shape>
                <o:OLEObject Type="Embed" ProgID="Equation.DSMT4" ShapeID="_x0000_i17956" DrawAspect="Content" ObjectID="_1686729180" r:id="rId139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270" w14:anchorId="0FDD7100">
                <v:shape id="_x0000_i17957" type="#_x0000_t75" style="width:20.25pt;height:13.5pt" o:ole="">
                  <v:imagedata r:id="rId1393" o:title=""/>
                </v:shape>
                <o:OLEObject Type="Embed" ProgID="Equation.DSMT4" ShapeID="_x0000_i17957" DrawAspect="Content" ObjectID="_1686729181" r:id="rId139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EE04745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D1B07F9" w14:textId="77777777" w:rsidR="00846BAF" w:rsidRPr="00D80262" w:rsidRDefault="00846BAF" w:rsidP="003D3F6B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846BAF" w:rsidRPr="00D80262" w14:paraId="6C9D8147" w14:textId="77777777" w:rsidTr="00846BAF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5F366D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hai điểm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80" w:dyaOrig="300" w14:anchorId="3D44D947">
                <v:shape id="_x0000_i17958" type="#_x0000_t75" style="width:24pt;height:15pt" o:ole="">
                  <v:imagedata r:id="rId1395" o:title=""/>
                </v:shape>
                <o:OLEObject Type="Embed" ProgID="Equation.DSMT4" ShapeID="_x0000_i17958" DrawAspect="Content" ObjectID="_1686729182" r:id="rId139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phân biệt và cố định, với I là trung điểm của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5" w:dyaOrig="255" w14:anchorId="15504F30">
                <v:shape id="_x0000_i17959" type="#_x0000_t75" style="width:20.25pt;height:12.75pt" o:ole="">
                  <v:imagedata r:id="rId1397" o:title=""/>
                </v:shape>
                <o:OLEObject Type="Embed" ProgID="Equation.DSMT4" ShapeID="_x0000_i17959" DrawAspect="Content" ObjectID="_1686729183" r:id="rId139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Tìm tập hợp các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30" w:dyaOrig="255" w14:anchorId="44FAA879">
                <v:shape id="_x0000_i17960" type="#_x0000_t75" style="width:16.5pt;height:12.75pt" o:ole="">
                  <v:imagedata r:id="rId1399" o:title=""/>
                </v:shape>
                <o:OLEObject Type="Embed" ProgID="Equation.DSMT4" ShapeID="_x0000_i17960" DrawAspect="Content" ObjectID="_1686729184" r:id="rId140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thoả mãn đẳng thức </w:t>
            </w:r>
            <w:r w:rsidRPr="00D80262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2355" w:dyaOrig="465" w14:anchorId="5F1E0119">
                <v:shape id="_x0000_i17961" type="#_x0000_t75" style="width:117.75pt;height:23.25pt" o:ole="">
                  <v:imagedata r:id="rId1401" o:title=""/>
                </v:shape>
                <o:OLEObject Type="Embed" ProgID="Equation.DSMT4" ShapeID="_x0000_i17961" DrawAspect="Content" ObjectID="_1686729185" r:id="rId140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FB7D7C7" w14:textId="55BD15BF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Đường tròn tâm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25" w:dyaOrig="255" w14:anchorId="1D1CFF70">
                <v:shape id="_x0000_i17962" type="#_x0000_t75" style="width:11.25pt;height:12.75pt" o:ole="">
                  <v:imagedata r:id="rId1403" o:title=""/>
                </v:shape>
                <o:OLEObject Type="Embed" ProgID="Equation.DSMT4" ShapeID="_x0000_i17962" DrawAspect="Content" ObjectID="_1686729186" r:id="rId140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đường kính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450" w:dyaOrig="615" w14:anchorId="7C803FFA">
                <v:shape id="_x0000_i17963" type="#_x0000_t75" style="width:22.5pt;height:30.75pt" o:ole="">
                  <v:imagedata r:id="rId1405" o:title=""/>
                </v:shape>
                <o:OLEObject Type="Embed" ProgID="Equation.DSMT4" ShapeID="_x0000_i17963" DrawAspect="Content" ObjectID="_1686729187" r:id="rId140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ADDC184" w14:textId="04FAADFD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Đường tròn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kính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5" w:dyaOrig="255" w14:anchorId="5F236749">
                <v:shape id="_x0000_i17964" type="#_x0000_t75" style="width:20.25pt;height:12.75pt" o:ole="">
                  <v:imagedata r:id="rId1407" o:title=""/>
                </v:shape>
                <o:OLEObject Type="Embed" ProgID="Equation.DSMT4" ShapeID="_x0000_i17964" DrawAspect="Content" ObjectID="_1686729188" r:id="rId140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8559EB8" w14:textId="60C851B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Đường trung trực của đoạn thẳng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5" w:dyaOrig="255" w14:anchorId="6C3E32F5">
                <v:shape id="_x0000_i17965" type="#_x0000_t75" style="width:20.25pt;height:12.75pt" o:ole="">
                  <v:imagedata r:id="rId1407" o:title=""/>
                </v:shape>
                <o:OLEObject Type="Embed" ProgID="Equation.DSMT4" ShapeID="_x0000_i17965" DrawAspect="Content" ObjectID="_1686729189" r:id="rId140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7B6FAC6" w14:textId="0BF1D32A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Đường trung trực của đoạn thẳng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00" w:dyaOrig="255" w14:anchorId="2935E03C">
                <v:shape id="_x0000_i17966" type="#_x0000_t75" style="width:15pt;height:12.75pt" o:ole="">
                  <v:imagedata r:id="rId1410" o:title=""/>
                </v:shape>
                <o:OLEObject Type="Embed" ProgID="Equation.DSMT4" ShapeID="_x0000_i17966" DrawAspect="Content" ObjectID="_1686729190" r:id="rId141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1BF3036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A93685" w14:textId="77777777" w:rsidR="00846BAF" w:rsidRPr="00D80262" w:rsidRDefault="00846BAF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846BAF" w:rsidRPr="00D80262" w14:paraId="7AA5A48A" w14:textId="77777777" w:rsidTr="00846BAF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1756F76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hình chữ nhật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12E821C3">
                <v:shape id="_x0000_i17967" type="#_x0000_t75" style="width:36.75pt;height:14.25pt" o:ole="">
                  <v:imagedata r:id="rId1412" o:title=""/>
                </v:shape>
                <o:OLEObject Type="Embed" ProgID="Equation.DSMT4" ShapeID="_x0000_i17967" DrawAspect="Content" ObjectID="_1686729191" r:id="rId141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số thực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85" w14:anchorId="6E63DFA6">
                <v:shape id="_x0000_i17968" type="#_x0000_t75" style="width:28.5pt;height:14.25pt" o:ole="">
                  <v:imagedata r:id="rId1414" o:title=""/>
                </v:shape>
                <o:OLEObject Type="Embed" ProgID="Equation.DSMT4" ShapeID="_x0000_i17968" DrawAspect="Content" ObjectID="_1686729192" r:id="rId141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Tìm tập hợp các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30" w:dyaOrig="255" w14:anchorId="0887CAC9">
                <v:shape id="_x0000_i17969" type="#_x0000_t75" style="width:16.5pt;height:12.75pt" o:ole="">
                  <v:imagedata r:id="rId1416" o:title=""/>
                </v:shape>
                <o:OLEObject Type="Embed" ProgID="Equation.DSMT4" ShapeID="_x0000_i17969" DrawAspect="Content" ObjectID="_1686729193" r:id="rId141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 đẳng thức </w:t>
            </w:r>
            <w:r w:rsidRPr="00D80262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2625" w:dyaOrig="480" w14:anchorId="5C7B2EA6">
                <v:shape id="_x0000_i17970" type="#_x0000_t75" style="width:131.25pt;height:24pt" o:ole="">
                  <v:imagedata r:id="rId1418" o:title=""/>
                </v:shape>
                <o:OLEObject Type="Embed" ProgID="Equation.DSMT4" ShapeID="_x0000_i17970" DrawAspect="Content" ObjectID="_1686729194" r:id="rId141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141E6A5" w14:textId="0E5FF9BE" w:rsidR="00846BAF" w:rsidRPr="00D80262" w:rsidRDefault="00846BAF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Một đường thẳng.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Một đường tròn.</w:t>
            </w:r>
          </w:p>
          <w:p w14:paraId="183A2D9F" w14:textId="1C5CECF5" w:rsidR="00846BAF" w:rsidRPr="00D80262" w:rsidRDefault="00846BAF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Một điểm.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Một đoạn thẳng.</w:t>
            </w:r>
          </w:p>
          <w:p w14:paraId="0AF4F2E6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1715A1" w14:textId="77777777" w:rsidR="00846BAF" w:rsidRPr="00D80262" w:rsidRDefault="00846BAF" w:rsidP="003D3F6B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846BAF" w:rsidRPr="00D80262" w14:paraId="3D4AD763" w14:textId="77777777" w:rsidTr="00846BAF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A6476E" w14:textId="77777777" w:rsidR="00846BAF" w:rsidRPr="00D80262" w:rsidRDefault="00846BAF" w:rsidP="003D3F6B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Cho bốn điểm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005" w:dyaOrig="315" w14:anchorId="7CB987E5">
                <v:shape id="_x0000_i17971" type="#_x0000_t75" style="width:50.25pt;height:15.75pt" o:ole="">
                  <v:imagedata r:id="rId1420" o:title=""/>
                </v:shape>
                <o:OLEObject Type="Embed" ProgID="Equation.DSMT4" ShapeID="_x0000_i17971" DrawAspect="Content" ObjectID="_1686729195" r:id="rId1421"/>
              </w:objec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155" w:dyaOrig="630" w14:anchorId="749F441D">
                <v:shape id="_x0000_i17972" type="#_x0000_t75" style="width:57.75pt;height:31.5pt" o:ole="">
                  <v:imagedata r:id="rId1422" o:title=""/>
                </v:shape>
                <o:OLEObject Type="Embed" ProgID="Equation.DSMT4" ShapeID="_x0000_i17972" DrawAspect="Content" ObjectID="_1686729196" r:id="rId1423"/>
              </w:objec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;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155" w:dyaOrig="630" w14:anchorId="1D050A58">
                <v:shape id="_x0000_i17973" type="#_x0000_t75" style="width:57.75pt;height:31.5pt" o:ole="">
                  <v:imagedata r:id="rId1424" o:title=""/>
                </v:shape>
                <o:OLEObject Type="Embed" ProgID="Equation.DSMT4" ShapeID="_x0000_i17973" DrawAspect="Content" ObjectID="_1686729197" r:id="rId1425"/>
              </w:objec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. Tập hợp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15" w:dyaOrig="255" w14:anchorId="656A848B">
                <v:shape id="_x0000_i17974" type="#_x0000_t75" style="width:15.75pt;height:12.75pt" o:ole="">
                  <v:imagedata r:id="rId1426" o:title=""/>
                </v:shape>
                <o:OLEObject Type="Embed" ProgID="Equation.DSMT4" ShapeID="_x0000_i17974" DrawAspect="Content" ObjectID="_1686729198" r:id="rId1427"/>
              </w:objec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 thỏa mãn </w:t>
            </w:r>
            <w:r w:rsidRPr="00D80262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2550" w:dyaOrig="480" w14:anchorId="426BB9A3">
                <v:shape id="_x0000_i17975" type="#_x0000_t75" style="width:127.5pt;height:24pt" o:ole="">
                  <v:imagedata r:id="rId1428" o:title=""/>
                </v:shape>
                <o:OLEObject Type="Embed" ProgID="Equation.DSMT4" ShapeID="_x0000_i17975" DrawAspect="Content" ObjectID="_1686729199" r:id="rId1429"/>
              </w:objec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 là</w:t>
            </w:r>
          </w:p>
          <w:p w14:paraId="690F2631" w14:textId="1040E577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đường trung trực của đoạn thẳng </w:t>
            </w:r>
            <w:r w:rsidRPr="00D80262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420" w:dyaOrig="285" w14:anchorId="39BD86B2">
                <v:shape id="_x0000_i17976" type="#_x0000_t75" style="width:21pt;height:14.25pt" o:ole="">
                  <v:imagedata r:id="rId1430" o:title=""/>
                </v:shape>
                <o:OLEObject Type="Embed" ProgID="Equation.DSMT4" ShapeID="_x0000_i17976" DrawAspect="Content" ObjectID="_1686729200" r:id="rId1431"/>
              </w:objec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</w:p>
          <w:p w14:paraId="053920D6" w14:textId="0167B631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đường trung trực của đoạn thẳng </w:t>
            </w:r>
            <w:r w:rsidRPr="00D80262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435" w:dyaOrig="255" w14:anchorId="36E52465">
                <v:shape id="_x0000_i17977" type="#_x0000_t75" style="width:21.75pt;height:12.75pt" o:ole="">
                  <v:imagedata r:id="rId1432" o:title=""/>
                </v:shape>
                <o:OLEObject Type="Embed" ProgID="Equation.DSMT4" ShapeID="_x0000_i17977" DrawAspect="Content" ObjectID="_1686729201" r:id="rId1433"/>
              </w:objec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</w:p>
          <w:p w14:paraId="7BAD6EF5" w14:textId="66EEBB89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đường trung trực của đoạn thẳng </w:t>
            </w:r>
            <w:r w:rsidRPr="00D80262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375" w:dyaOrig="285" w14:anchorId="0FB20658">
                <v:shape id="_x0000_i17978" type="#_x0000_t75" style="width:18.75pt;height:14.25pt" o:ole="">
                  <v:imagedata r:id="rId1434" o:title=""/>
                </v:shape>
                <o:OLEObject Type="Embed" ProgID="Equation.DSMT4" ShapeID="_x0000_i17978" DrawAspect="Content" ObjectID="_1686729202" r:id="rId1435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47869634" w14:textId="493BBD99" w:rsidR="00846BAF" w:rsidRPr="00D80262" w:rsidRDefault="00846BAF" w:rsidP="003D3F6B">
            <w:pPr>
              <w:mirrorIndents/>
              <w:rPr>
                <w:rFonts w:ascii="Chu Van An" w:eastAsia="Arial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đường trung trực của đoạn thẳng </w:t>
            </w:r>
            <w:r w:rsidRPr="00D80262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435" w:dyaOrig="285" w14:anchorId="3BAA14AB">
                <v:shape id="_x0000_i17979" type="#_x0000_t75" style="width:21.75pt;height:14.25pt" o:ole="">
                  <v:imagedata r:id="rId1436" o:title=""/>
                </v:shape>
                <o:OLEObject Type="Embed" ProgID="Equation.DSMT4" ShapeID="_x0000_i17979" DrawAspect="Content" ObjectID="_1686729203" r:id="rId1437"/>
              </w:objec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</w:p>
          <w:p w14:paraId="113D23A2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18CB00D" w14:textId="77777777" w:rsidR="00846BAF" w:rsidRPr="00D80262" w:rsidRDefault="00846BAF" w:rsidP="003D3F6B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846BAF" w:rsidRPr="00D80262" w14:paraId="642DE39B" w14:textId="77777777" w:rsidTr="00846BAF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35C3C2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06E7AE87">
                <v:shape id="_x0000_i17980" type="#_x0000_t75" style="width:28.5pt;height:13.5pt;mso-position-horizontal-relative:page;mso-position-vertical-relative:page" o:ole="">
                  <v:imagedata r:id="rId1438" o:title=""/>
                </v:shape>
                <o:OLEObject Type="Embed" ProgID="Equation.DSMT4" ShapeID="_x0000_i17980" DrawAspect="Content" ObjectID="_1686729204" r:id="rId143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quỹ tích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30" w:dyaOrig="270" w14:anchorId="011F32AF">
                <v:shape id="_x0000_i17981" type="#_x0000_t75" style="width:16.5pt;height:13.5pt;mso-position-horizontal-relative:page;mso-position-vertical-relative:page" o:ole="">
                  <v:imagedata r:id="rId1440" o:title=""/>
                </v:shape>
                <o:OLEObject Type="Embed" ProgID="Equation.DSMT4" ShapeID="_x0000_i17981" DrawAspect="Content" ObjectID="_1686729205" r:id="rId144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D80262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2205" w:dyaOrig="480" w14:anchorId="24E81B8C">
                <v:shape id="_x0000_i17982" type="#_x0000_t75" style="width:110.25pt;height:24pt;mso-position-horizontal-relative:page;mso-position-vertical-relative:page" o:ole="">
                  <v:imagedata r:id="rId1442" o:title=""/>
                </v:shape>
                <o:OLEObject Type="Embed" ProgID="Equation.DSMT4" ShapeID="_x0000_i17982" DrawAspect="Content" ObjectID="_1686729206" r:id="rId144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đường tròn có tâm và bán kính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777597A2">
                <v:shape id="_x0000_i17983" type="#_x0000_t75" style="width:12pt;height:13.5pt" o:ole="">
                  <v:imagedata r:id="rId1444" o:title=""/>
                </v:shape>
                <o:OLEObject Type="Embed" ProgID="Equation.DSMT4" ShapeID="_x0000_i17983" DrawAspect="Content" ObjectID="_1686729207" r:id="rId144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lần lượt là</w:t>
            </w:r>
          </w:p>
          <w:p w14:paraId="58A3DEAA" w14:textId="0506BFD6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Điểm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315" w:dyaOrig="330" w14:anchorId="75471C05">
                <v:shape id="_x0000_i17984" type="#_x0000_t75" style="width:15.75pt;height:16.5pt" o:ole="">
                  <v:imagedata r:id="rId1446" o:title=""/>
                </v:shape>
                <o:OLEObject Type="Embed" ProgID="Equation.DSMT4" ShapeID="_x0000_i17984" DrawAspect="Content" ObjectID="_1686729208" r:id="rId1447"/>
              </w:objec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65" w:dyaOrig="270" w14:anchorId="440ADF48">
                <v:shape id="_x0000_i17985" type="#_x0000_t75" style="width:38.25pt;height:13.5pt;mso-position-horizontal-relative:page;mso-position-vertical-relative:page" o:ole="">
                  <v:imagedata r:id="rId1448" o:title=""/>
                </v:shape>
                <o:OLEObject Type="Embed" ProgID="Equation.DSMT4" ShapeID="_x0000_i17985" DrawAspect="Content" ObjectID="_1686729209" r:id="rId1449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21A1FCE5" w14:textId="61E14E0D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Trung điểm đoạn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20" w:dyaOrig="270" w14:anchorId="7024A38C">
                <v:shape id="_x0000_i17986" type="#_x0000_t75" style="width:21pt;height:13.5pt" o:ole="">
                  <v:imagedata r:id="rId1450" o:title=""/>
                </v:shape>
                <o:OLEObject Type="Embed" ProgID="Equation.DSMT4" ShapeID="_x0000_i17986" DrawAspect="Content" ObjectID="_1686729210" r:id="rId145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840" w:dyaOrig="630" w14:anchorId="48A31C42">
                <v:shape id="_x0000_i17987" type="#_x0000_t75" style="width:42pt;height:31.5pt;mso-position-horizontal-relative:page;mso-position-vertical-relative:page" o:ole="">
                  <v:imagedata r:id="rId1452" o:title=""/>
                </v:shape>
                <o:OLEObject Type="Embed" ProgID="Equation.DSMT4" ShapeID="_x0000_i17987" DrawAspect="Content" ObjectID="_1686729211" r:id="rId145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E6FAE90" w14:textId="05BF0D95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Trung điểm đoạn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75" w:dyaOrig="270" w14:anchorId="347FE71F">
                <v:shape id="_x0000_i17988" type="#_x0000_t75" style="width:18.75pt;height:13.5pt" o:ole="">
                  <v:imagedata r:id="rId1454" o:title=""/>
                </v:shape>
                <o:OLEObject Type="Embed" ProgID="Equation.DSMT4" ShapeID="_x0000_i17988" DrawAspect="Content" ObjectID="_1686729212" r:id="rId145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810" w:dyaOrig="630" w14:anchorId="29D24D41">
                <v:shape id="_x0000_i17989" type="#_x0000_t75" style="width:40.5pt;height:31.5pt;mso-position-horizontal-relative:page;mso-position-vertical-relative:page" o:ole="">
                  <v:imagedata r:id="rId1456" o:title=""/>
                </v:shape>
                <o:OLEObject Type="Embed" ProgID="Equation.DSMT4" ShapeID="_x0000_i17989" DrawAspect="Content" ObjectID="_1686729213" r:id="rId145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D88AE30" w14:textId="66E83072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Điểm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315" w:dyaOrig="330" w14:anchorId="03EA8AE9">
                <v:shape id="_x0000_i17990" type="#_x0000_t75" style="width:15.75pt;height:16.5pt" o:ole="">
                  <v:imagedata r:id="rId1458" o:title=""/>
                </v:shape>
                <o:OLEObject Type="Embed" ProgID="Equation.DSMT4" ShapeID="_x0000_i17990" DrawAspect="Content" ObjectID="_1686729214" r:id="rId1459"/>
              </w:objec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795" w:dyaOrig="270" w14:anchorId="57DFCD62">
                <v:shape id="_x0000_i17991" type="#_x0000_t75" style="width:39.75pt;height:13.5pt;mso-position-horizontal-relative:page;mso-position-vertical-relative:page" o:ole="">
                  <v:imagedata r:id="rId1460" o:title=""/>
                </v:shape>
                <o:OLEObject Type="Embed" ProgID="Equation.DSMT4" ShapeID="_x0000_i17991" DrawAspect="Content" ObjectID="_1686729215" r:id="rId146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F8F6C82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42A7D8" w14:textId="77777777" w:rsidR="00846BAF" w:rsidRPr="00D80262" w:rsidRDefault="00846BAF" w:rsidP="003D3F6B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846BAF" w:rsidRPr="00D80262" w14:paraId="355C6BBB" w14:textId="77777777" w:rsidTr="00846BAF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819EDA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3FD7000B">
                <v:shape id="_x0000_i17992" type="#_x0000_t75" style="width:36pt;height:14.25pt" o:ole="">
                  <v:imagedata r:id="rId1462" o:title=""/>
                </v:shape>
                <o:OLEObject Type="Embed" ProgID="Equation.DSMT4" ShapeID="_x0000_i17992" DrawAspect="Content" ObjectID="_1686729216" r:id="rId146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Tập hợp các điểm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36297EDD">
                <v:shape id="_x0000_i17993" type="#_x0000_t75" style="width:15.75pt;height:13.5pt" o:ole="">
                  <v:imagedata r:id="rId1464" o:title=""/>
                </v:shape>
                <o:OLEObject Type="Embed" ProgID="Equation.DSMT4" ShapeID="_x0000_i17993" DrawAspect="Content" ObjectID="_1686729217" r:id="rId146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310" w:dyaOrig="345" w14:anchorId="70F4A818">
                <v:shape id="_x0000_i17994" type="#_x0000_t75" style="width:115.5pt;height:17.25pt" o:ole="">
                  <v:imagedata r:id="rId1466" o:title=""/>
                </v:shape>
                <o:OLEObject Type="Embed" ProgID="Equation.DSMT4" ShapeID="_x0000_i17994" DrawAspect="Content" ObjectID="_1686729218" r:id="rId146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AB80077" w14:textId="0422BAA4" w:rsidR="00846BAF" w:rsidRPr="00D80262" w:rsidRDefault="00846BAF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Một đường tròn.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Một tập rỗng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3FF6A4F4" w14:textId="6E53709A" w:rsidR="00846BAF" w:rsidRPr="00D80262" w:rsidRDefault="00846BAF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Một đường thẳng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Một đoạn thẳng.</w:t>
            </w:r>
          </w:p>
          <w:p w14:paraId="742308AB" w14:textId="77777777" w:rsidR="00846BAF" w:rsidRPr="00D80262" w:rsidRDefault="00846BAF" w:rsidP="003D3F6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1074C3" w14:textId="77777777" w:rsidR="00846BAF" w:rsidRPr="00D80262" w:rsidRDefault="00846BAF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846BAF" w:rsidRPr="00D80262" w14:paraId="7AB7D963" w14:textId="77777777" w:rsidTr="00846BAF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9DA765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>Câu 12: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74E18951">
                <v:shape id="_x0000_i17995" type="#_x0000_t75" style="width:28.5pt;height:13.5pt" o:ole="">
                  <v:imagedata r:id="rId1468" o:title=""/>
                </v:shape>
                <o:OLEObject Type="Embed" ProgID="Equation.DSMT4" ShapeID="_x0000_i17995" DrawAspect="Content" ObjectID="_1686729219" r:id="rId1469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và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30" w:dyaOrig="270" w14:anchorId="0B5DD826">
                <v:shape id="_x0000_i17996" type="#_x0000_t75" style="width:16.5pt;height:13.5pt" o:ole="">
                  <v:imagedata r:id="rId1470" o:title=""/>
                </v:shape>
                <o:OLEObject Type="Embed" ProgID="Equation.DSMT4" ShapeID="_x0000_i17996" DrawAspect="Content" ObjectID="_1686729220" r:id="rId147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thỏa mãn </w:t>
            </w:r>
            <w:r w:rsidRPr="00D80262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3210" w:dyaOrig="480" w14:anchorId="2A39D6B0">
                <v:shape id="_x0000_i17997" type="#_x0000_t75" style="width:160.5pt;height:24pt" o:ole="">
                  <v:imagedata r:id="rId1472" o:title=""/>
                </v:shape>
                <o:OLEObject Type="Embed" ProgID="Equation.DSMT4" ShapeID="_x0000_i17997" DrawAspect="Content" ObjectID="_1686729221" r:id="rId147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Tập hợp các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30" w:dyaOrig="270" w14:anchorId="07EDF036">
                <v:shape id="_x0000_i17998" type="#_x0000_t75" style="width:16.5pt;height:13.5pt" o:ole="">
                  <v:imagedata r:id="rId1470" o:title=""/>
                </v:shape>
                <o:OLEObject Type="Embed" ProgID="Equation.DSMT4" ShapeID="_x0000_i17998" DrawAspect="Content" ObjectID="_1686729222" r:id="rId147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7C2BABF3" w14:textId="26C2B664" w:rsidR="00846BAF" w:rsidRPr="00D80262" w:rsidRDefault="00846BAF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một đường tròn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một đường thẳng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32707673" w14:textId="1902D274" w:rsidR="00846BAF" w:rsidRPr="00D80262" w:rsidRDefault="00846BAF" w:rsidP="003D3F6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một đoạn thẳng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nửa đường thẳng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1F7CE648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9B1D18" w14:textId="77777777" w:rsidR="00846BAF" w:rsidRPr="00D80262" w:rsidRDefault="00846BAF" w:rsidP="003D3F6B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846BAF" w:rsidRPr="00D80262" w14:paraId="76CE10C3" w14:textId="77777777" w:rsidTr="00846BAF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1BA997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13: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4E250C07">
                <v:shape id="_x0000_i17999" type="#_x0000_t75" style="width:27.75pt;height:14.25pt" o:ole="">
                  <v:imagedata r:id="rId1475" o:title=""/>
                </v:shape>
                <o:OLEObject Type="Embed" ProgID="Equation.DSMT4" ShapeID="_x0000_i17999" DrawAspect="Content" ObjectID="_1686729223" r:id="rId147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cân tại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7E4B3C29">
                <v:shape id="_x0000_i18000" type="#_x0000_t75" style="width:12pt;height:14.25pt" o:ole="">
                  <v:imagedata r:id="rId1477" o:title=""/>
                </v:shape>
                <o:OLEObject Type="Embed" ProgID="Equation.DSMT4" ShapeID="_x0000_i18000" DrawAspect="Content" ObjectID="_1686729224" r:id="rId147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Tập hợp các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15" w:dyaOrig="255" w14:anchorId="274FE602">
                <v:shape id="_x0000_i18001" type="#_x0000_t75" style="width:15.75pt;height:12.75pt" o:ole="">
                  <v:imagedata r:id="rId1479" o:title=""/>
                </v:shape>
                <o:OLEObject Type="Embed" ProgID="Equation.DSMT4" ShapeID="_x0000_i18001" DrawAspect="Content" ObjectID="_1686729225" r:id="rId148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 đẳng thức </w:t>
            </w:r>
            <w:r w:rsidRPr="00D80262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1920" w:dyaOrig="480" w14:anchorId="3F37B0F8">
                <v:shape id="_x0000_i18002" type="#_x0000_t75" style="width:96pt;height:24pt" o:ole="">
                  <v:imagedata r:id="rId1481" o:title=""/>
                </v:shape>
                <o:OLEObject Type="Embed" ProgID="Equation.DSMT4" ShapeID="_x0000_i18002" DrawAspect="Content" ObjectID="_1686729226" r:id="rId1482"/>
              </w:object>
            </w:r>
            <w:r w:rsidRPr="00D80262">
              <w:rPr>
                <w:rFonts w:ascii="Chu Van An" w:hAnsi="Chu Van An" w:cs="Chu Van An"/>
                <w:position w:val="-18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là</w:t>
            </w:r>
          </w:p>
          <w:p w14:paraId="12460529" w14:textId="6595079C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Đường thẳng song song với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5" w:dyaOrig="255" w14:anchorId="568CF68E">
                <v:shape id="_x0000_i18003" type="#_x0000_t75" style="width:20.25pt;height:12.75pt" o:ole="">
                  <v:imagedata r:id="rId1483" o:title=""/>
                </v:shape>
                <o:OLEObject Type="Embed" ProgID="Equation.DSMT4" ShapeID="_x0000_i18003" DrawAspect="Content" ObjectID="_1686729227" r:id="rId148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40C0C0" w14:textId="0DF99565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Đường thẳng vuông góc với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5" w:dyaOrig="255" w14:anchorId="78DB84F7">
                <v:shape id="_x0000_i18004" type="#_x0000_t75" style="width:20.25pt;height:12.75pt" o:ole="">
                  <v:imagedata r:id="rId1485" o:title=""/>
                </v:shape>
                <o:OLEObject Type="Embed" ProgID="Equation.DSMT4" ShapeID="_x0000_i18004" DrawAspect="Content" ObjectID="_1686729228" r:id="rId148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62F4AD6" w14:textId="77C95666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Một điểm.</w:t>
            </w:r>
          </w:p>
          <w:p w14:paraId="5F56B959" w14:textId="5565000E" w:rsidR="00846BAF" w:rsidRPr="00D80262" w:rsidRDefault="00846BAF" w:rsidP="003D3F6B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Một đường tròn.</w:t>
            </w:r>
          </w:p>
          <w:p w14:paraId="1D1181B9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3AA4962" w14:textId="77777777" w:rsidR="00846BAF" w:rsidRPr="00D80262" w:rsidRDefault="00846BAF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846BAF" w:rsidRPr="00D80262" w14:paraId="36DD5367" w14:textId="77777777" w:rsidTr="00846BAF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65F2B6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14: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60" w:dyaOrig="279" w14:anchorId="188900B4">
                <v:shape id="_x0000_i18005" type="#_x0000_t75" style="width:27.75pt;height:14.25pt" o:ole="">
                  <v:imagedata r:id="rId1487" o:title=""/>
                </v:shape>
                <o:OLEObject Type="Embed" ProgID="Equation.DSMT4" ShapeID="_x0000_i18005" DrawAspect="Content" ObjectID="_1686729229" r:id="rId148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có trọng tâm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9" w:dyaOrig="279" w14:anchorId="5AECAE5D">
                <v:shape id="_x0000_i18006" type="#_x0000_t75" style="width:14.25pt;height:14.25pt" o:ole="">
                  <v:imagedata r:id="rId1489" o:title=""/>
                </v:shape>
                <o:OLEObject Type="Embed" ProgID="Equation.DSMT4" ShapeID="_x0000_i18006" DrawAspect="Content" ObjectID="_1686729230" r:id="rId149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Tập hợp các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20" w:dyaOrig="260" w14:anchorId="44EA0FBC">
                <v:shape id="_x0000_i18007" type="#_x0000_t75" style="width:15.75pt;height:12.75pt" o:ole="">
                  <v:imagedata r:id="rId1491" o:title=""/>
                </v:shape>
                <o:OLEObject Type="Embed" ProgID="Equation.DSMT4" ShapeID="_x0000_i18007" DrawAspect="Content" ObjectID="_1686729231" r:id="rId149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</w:t>
            </w:r>
          </w:p>
          <w:p w14:paraId="141D2349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2840" w:dyaOrig="480" w14:anchorId="626A72FD">
                <v:shape id="_x0000_i18008" type="#_x0000_t75" style="width:141.75pt;height:24pt" o:ole="">
                  <v:imagedata r:id="rId1493" o:title=""/>
                </v:shape>
                <o:OLEObject Type="Embed" ProgID="Equation.DSMT4" ShapeID="_x0000_i18008" DrawAspect="Content" ObjectID="_1686729232" r:id="rId149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CDF61F7" w14:textId="592CE319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đường tròn tâm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300" w:dyaOrig="320" w14:anchorId="28CA4FFE">
                <v:shape id="_x0000_i18009" type="#_x0000_t75" style="width:15pt;height:15.75pt" o:ole="">
                  <v:imagedata r:id="rId1495" o:title=""/>
                </v:shape>
                <o:OLEObject Type="Embed" ProgID="Equation.DSMT4" ShapeID="_x0000_i18009" DrawAspect="Content" ObjectID="_1686729233" r:id="rId149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đường kính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40" w:dyaOrig="279" w14:anchorId="746B9551">
                <v:shape id="_x0000_i18010" type="#_x0000_t75" style="width:21.75pt;height:14.25pt" o:ole="">
                  <v:imagedata r:id="rId1497" o:title=""/>
                </v:shape>
                <o:OLEObject Type="Embed" ProgID="Equation.DSMT4" ShapeID="_x0000_i18010" DrawAspect="Content" ObjectID="_1686729234" r:id="rId1498"/>
              </w:object>
            </w:r>
          </w:p>
          <w:p w14:paraId="60BE0E48" w14:textId="7B2D7256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đường tròn tâm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300" w:dyaOrig="320" w14:anchorId="5E4C40A8">
                <v:shape id="_x0000_i18011" type="#_x0000_t75" style="width:15pt;height:15.75pt" o:ole="">
                  <v:imagedata r:id="rId1495" o:title=""/>
                </v:shape>
                <o:OLEObject Type="Embed" ProgID="Equation.DSMT4" ShapeID="_x0000_i18011" DrawAspect="Content" ObjectID="_1686729235" r:id="rId149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đường kính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20" w:dyaOrig="620" w14:anchorId="2E594D2A">
                <v:shape id="_x0000_i18012" type="#_x0000_t75" style="width:30.75pt;height:30.75pt" o:ole="">
                  <v:imagedata r:id="rId1500" o:title=""/>
                </v:shape>
                <o:OLEObject Type="Embed" ProgID="Equation.DSMT4" ShapeID="_x0000_i18012" DrawAspect="Content" ObjectID="_1686729236" r:id="rId1501"/>
              </w:object>
            </w:r>
          </w:p>
          <w:p w14:paraId="7636B9EB" w14:textId="03D9B450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đường tròn tâm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300" w:dyaOrig="320" w14:anchorId="32F21FD2">
                <v:shape id="_x0000_i18013" type="#_x0000_t75" style="width:15pt;height:15.75pt" o:ole="">
                  <v:imagedata r:id="rId1495" o:title=""/>
                </v:shape>
                <o:OLEObject Type="Embed" ProgID="Equation.DSMT4" ShapeID="_x0000_i18013" DrawAspect="Content" ObjectID="_1686729237" r:id="rId150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bán kính </w:t>
            </w:r>
            <w:r w:rsidRPr="00D8026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20" w:dyaOrig="620" w14:anchorId="0DBB93C8">
                <v:shape id="_x0000_i18014" type="#_x0000_t75" style="width:30.75pt;height:30.75pt" o:ole="">
                  <v:imagedata r:id="rId1503" o:title=""/>
                </v:shape>
                <o:OLEObject Type="Embed" ProgID="Equation.DSMT4" ShapeID="_x0000_i18014" DrawAspect="Content" ObjectID="_1686729238" r:id="rId1504"/>
              </w:object>
            </w:r>
          </w:p>
          <w:p w14:paraId="2C875D70" w14:textId="4912EF03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đường tròn tâm </w: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300" w:dyaOrig="320" w14:anchorId="702126FC">
                <v:shape id="_x0000_i18015" type="#_x0000_t75" style="width:15pt;height:15.75pt" o:ole="">
                  <v:imagedata r:id="rId1495" o:title=""/>
                </v:shape>
                <o:OLEObject Type="Embed" ProgID="Equation.DSMT4" ShapeID="_x0000_i18015" DrawAspect="Content" ObjectID="_1686729239" r:id="rId150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bán kính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40" w:dyaOrig="279" w14:anchorId="42E18EC1">
                <v:shape id="_x0000_i18016" type="#_x0000_t75" style="width:21.75pt;height:14.25pt" o:ole="">
                  <v:imagedata r:id="rId1497" o:title=""/>
                </v:shape>
                <o:OLEObject Type="Embed" ProgID="Equation.DSMT4" ShapeID="_x0000_i18016" DrawAspect="Content" ObjectID="_1686729240" r:id="rId1506"/>
              </w:object>
            </w:r>
          </w:p>
          <w:p w14:paraId="60186F45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471A540" w14:textId="77777777" w:rsidR="00846BAF" w:rsidRPr="00D80262" w:rsidRDefault="00846BAF" w:rsidP="003D3F6B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846BAF" w:rsidRPr="00D80262" w14:paraId="75E7EC83" w14:textId="77777777" w:rsidTr="00846BAF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3D57760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15: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622E49AB">
                <v:shape id="_x0000_i18017" type="#_x0000_t75" style="width:27.75pt;height:14.25pt" o:ole="">
                  <v:imagedata r:id="rId1507" o:title=""/>
                </v:shape>
                <o:OLEObject Type="Embed" ProgID="Equation.DSMT4" ShapeID="_x0000_i18017" DrawAspect="Content" ObjectID="_1686729241" r:id="rId150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55" w14:anchorId="24CD10DF">
                <v:shape id="_x0000_i18018" type="#_x0000_t75" style="width:9.75pt;height:12.75pt" o:ole="">
                  <v:imagedata r:id="rId1509" o:title=""/>
                </v:shape>
                <o:OLEObject Type="Embed" ProgID="Equation.DSMT4" ShapeID="_x0000_i18018" DrawAspect="Content" ObjectID="_1686729242" r:id="rId151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285" w14:anchorId="6A0CF621">
                <v:shape id="_x0000_i18019" type="#_x0000_t75" style="width:20.25pt;height:14.25pt" o:ole="">
                  <v:imagedata r:id="rId1511" o:title=""/>
                </v:shape>
                <o:OLEObject Type="Embed" ProgID="Equation.DSMT4" ShapeID="_x0000_i18019" DrawAspect="Content" ObjectID="_1686729243" r:id="rId151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15" w:dyaOrig="255" w14:anchorId="0E4B35E5">
                <v:shape id="_x0000_i18020" type="#_x0000_t75" style="width:15.75pt;height:12.75pt" o:ole="">
                  <v:imagedata r:id="rId1513" o:title=""/>
                </v:shape>
                <o:OLEObject Type="Embed" ProgID="Equation.DSMT4" ShapeID="_x0000_i18020" DrawAspect="Content" ObjectID="_1686729244" r:id="rId151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2445" w:dyaOrig="480" w14:anchorId="765F46DD">
                <v:shape id="_x0000_i18021" type="#_x0000_t75" style="width:122.25pt;height:24pt" o:ole="">
                  <v:imagedata r:id="rId1515" o:title=""/>
                </v:shape>
                <o:OLEObject Type="Embed" ProgID="Equation.DSMT4" ShapeID="_x0000_i18021" DrawAspect="Content" ObjectID="_1686729245" r:id="rId151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Khi đó tập hợp điểm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15" w:dyaOrig="255" w14:anchorId="402E80B9">
                <v:shape id="_x0000_i18022" type="#_x0000_t75" style="width:15.75pt;height:12.75pt" o:ole="">
                  <v:imagedata r:id="rId1517" o:title=""/>
                </v:shape>
                <o:OLEObject Type="Embed" ProgID="Equation.DSMT4" ShapeID="_x0000_i18022" DrawAspect="Content" ObjectID="_1686729246" r:id="rId151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F51795E" w14:textId="6BBC40FB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đường trung trực của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285" w14:anchorId="530D1D89">
                <v:shape id="_x0000_i18023" type="#_x0000_t75" style="width:20.25pt;height:14.25pt" o:ole="">
                  <v:imagedata r:id="rId1519" o:title=""/>
                </v:shape>
                <o:OLEObject Type="Embed" ProgID="Equation.DSMT4" ShapeID="_x0000_i18023" DrawAspect="Content" ObjectID="_1686729247" r:id="rId152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3A9B64F" w14:textId="1AFC182A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đường tròn tâm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55" w14:anchorId="3932F2ED">
                <v:shape id="_x0000_i18024" type="#_x0000_t75" style="width:12pt;height:12.75pt" o:ole="">
                  <v:imagedata r:id="rId1521" o:title=""/>
                </v:shape>
                <o:OLEObject Type="Embed" ProgID="Equation.DSMT4" ShapeID="_x0000_i18024" DrawAspect="Content" ObjectID="_1686729248" r:id="rId152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45" w:dyaOrig="285" w14:anchorId="729E45FC">
                <v:shape id="_x0000_i18025" type="#_x0000_t75" style="width:17.25pt;height:14.25pt" o:ole="">
                  <v:imagedata r:id="rId1523" o:title=""/>
                </v:shape>
                <o:OLEObject Type="Embed" ProgID="Equation.DSMT4" ShapeID="_x0000_i18025" DrawAspect="Content" ObjectID="_1686729249" r:id="rId152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0C3C026" w14:textId="283A043E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đường tròn tâm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3CEFD739">
                <v:shape id="_x0000_i18026" type="#_x0000_t75" style="width:12pt;height:14.25pt" o:ole="">
                  <v:imagedata r:id="rId1525" o:title=""/>
                </v:shape>
                <o:OLEObject Type="Embed" ProgID="Equation.DSMT4" ShapeID="_x0000_i18026" DrawAspect="Content" ObjectID="_1686729250" r:id="rId152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15" w:dyaOrig="255" w14:anchorId="58207727">
                <v:shape id="_x0000_i18027" type="#_x0000_t75" style="width:15.75pt;height:12.75pt" o:ole="">
                  <v:imagedata r:id="rId1527" o:title=""/>
                </v:shape>
                <o:OLEObject Type="Embed" ProgID="Equation.DSMT4" ShapeID="_x0000_i18027" DrawAspect="Content" ObjectID="_1686729251" r:id="rId152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0AF6EA2" w14:textId="166F3EAD" w:rsidR="00846BAF" w:rsidRPr="00D80262" w:rsidRDefault="00846BAF" w:rsidP="003D3F6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D80262"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đường tròn tâm </w:t>
            </w:r>
            <w:r w:rsidRPr="00D8026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55" w14:anchorId="7087FE03">
                <v:shape id="_x0000_i18028" type="#_x0000_t75" style="width:9.75pt;height:12.75pt" o:ole="">
                  <v:imagedata r:id="rId1529" o:title=""/>
                </v:shape>
                <o:OLEObject Type="Embed" ProgID="Equation.DSMT4" ShapeID="_x0000_i18028" DrawAspect="Content" ObjectID="_1686729252" r:id="rId153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D8026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285" w14:anchorId="2C28BA0B">
                <v:shape id="_x0000_i18029" type="#_x0000_t75" style="width:20.25pt;height:14.25pt" o:ole="">
                  <v:imagedata r:id="rId1531" o:title=""/>
                </v:shape>
                <o:OLEObject Type="Embed" ProgID="Equation.DSMT4" ShapeID="_x0000_i18029" DrawAspect="Content" ObjectID="_1686729253" r:id="rId153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5342E37" w14:textId="77777777" w:rsidR="00846BAF" w:rsidRPr="00D80262" w:rsidRDefault="00846BAF" w:rsidP="003D3F6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DDDED5D" w14:textId="77777777" w:rsidR="00846BAF" w:rsidRPr="00D80262" w:rsidRDefault="00846BAF" w:rsidP="003D3F6B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79162B3C" w14:textId="77777777" w:rsidR="00434786" w:rsidRPr="00D80262" w:rsidRDefault="00434786" w:rsidP="003D3F6B">
      <w:pPr>
        <w:spacing w:after="0" w:line="240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</w:p>
    <w:p w14:paraId="601E988F" w14:textId="77777777" w:rsidR="00434786" w:rsidRPr="00D80262" w:rsidRDefault="00434786" w:rsidP="003D3F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bookmarkEnd w:id="0"/>
    <w:p w14:paraId="4B61DDF1" w14:textId="1AD281B4" w:rsidR="00191A8C" w:rsidRPr="00D80262" w:rsidRDefault="006E6CDF" w:rsidP="003D3F6B">
      <w:pPr>
        <w:tabs>
          <w:tab w:val="left" w:pos="7282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</w:rPr>
        <w:t xml:space="preserve">  </w:t>
      </w:r>
    </w:p>
    <w:sectPr w:rsidR="00191A8C" w:rsidRPr="00D80262" w:rsidSect="00CD05B3">
      <w:headerReference w:type="default" r:id="rId1533"/>
      <w:footerReference w:type="default" r:id="rId1534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4EB027" w14:textId="77777777" w:rsidR="005138A9" w:rsidRDefault="005138A9" w:rsidP="0032639E">
      <w:pPr>
        <w:spacing w:after="0" w:line="240" w:lineRule="auto"/>
      </w:pPr>
      <w:r>
        <w:separator/>
      </w:r>
    </w:p>
  </w:endnote>
  <w:endnote w:type="continuationSeparator" w:id="0">
    <w:p w14:paraId="7B188B98" w14:textId="77777777" w:rsidR="005138A9" w:rsidRDefault="005138A9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Tracnghiem Fon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7E0E9A" w14:textId="77777777" w:rsidR="005138A9" w:rsidRDefault="005138A9" w:rsidP="0032639E">
      <w:pPr>
        <w:spacing w:after="0" w:line="240" w:lineRule="auto"/>
      </w:pPr>
      <w:r>
        <w:separator/>
      </w:r>
    </w:p>
  </w:footnote>
  <w:footnote w:type="continuationSeparator" w:id="0">
    <w:p w14:paraId="6BE89A00" w14:textId="77777777" w:rsidR="005138A9" w:rsidRDefault="005138A9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80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12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81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Fzb5QwAALx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">
              <v:group id="Group 22" o:spid="_x0000_s1182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83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group id="Group 27" o:spid="_x0000_s1184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85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86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7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88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89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90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91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92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93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94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95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96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97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8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99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200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201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02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" fillcolor="#9acd4c [3204]" strokecolor="#dfebf4 [664]" strokeweight="1.25pt"/>
                      <v:roundrect id="Rectangle: Rounded Corners 21" o:spid="_x0000_s1203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204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205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6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7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8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209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210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11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" fillcolor="#ffc000" stroked="f" strokeweight="1.25pt"/>
                    <v:roundrect id="Rectangle: Rounded Corners 14" o:spid="_x0000_s1212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213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14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15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6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7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AB2E71"/>
    <w:multiLevelType w:val="hybridMultilevel"/>
    <w:tmpl w:val="E214B92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BF0EB1"/>
    <w:multiLevelType w:val="hybridMultilevel"/>
    <w:tmpl w:val="955A3928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1F50C91E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  <w:color w:val="0000CC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FF33D1"/>
    <w:multiLevelType w:val="hybridMultilevel"/>
    <w:tmpl w:val="F918941E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D14034F2">
      <w:start w:val="2"/>
      <w:numFmt w:val="bullet"/>
      <w:lvlText w:val="–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753F81"/>
    <w:multiLevelType w:val="hybridMultilevel"/>
    <w:tmpl w:val="05B8C2C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08305F"/>
    <w:multiLevelType w:val="hybridMultilevel"/>
    <w:tmpl w:val="B5C4A88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D70B8A"/>
    <w:multiLevelType w:val="hybridMultilevel"/>
    <w:tmpl w:val="B9323F92"/>
    <w:lvl w:ilvl="0" w:tplc="1F50C91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99217E"/>
    <w:multiLevelType w:val="hybridMultilevel"/>
    <w:tmpl w:val="DE04B88C"/>
    <w:lvl w:ilvl="0" w:tplc="0D90988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8C7B9F"/>
    <w:multiLevelType w:val="hybridMultilevel"/>
    <w:tmpl w:val="8D4292B2"/>
    <w:lvl w:ilvl="0" w:tplc="0D90988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13F7C3F"/>
    <w:multiLevelType w:val="hybridMultilevel"/>
    <w:tmpl w:val="EC181B9A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9F6E98"/>
    <w:multiLevelType w:val="hybridMultilevel"/>
    <w:tmpl w:val="6964AFC2"/>
    <w:lvl w:ilvl="0" w:tplc="0D90988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5386D6A"/>
    <w:multiLevelType w:val="hybridMultilevel"/>
    <w:tmpl w:val="99526D90"/>
    <w:lvl w:ilvl="0" w:tplc="879A93DC">
      <w:start w:val="1"/>
      <w:numFmt w:val="bullet"/>
      <w:lvlText w:val=""/>
      <w:lvlJc w:val="left"/>
      <w:pPr>
        <w:ind w:left="937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65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37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09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81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53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25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97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697" w:hanging="360"/>
      </w:pPr>
      <w:rPr>
        <w:rFonts w:ascii="Wingdings" w:hAnsi="Wingdings" w:hint="default"/>
      </w:rPr>
    </w:lvl>
  </w:abstractNum>
  <w:abstractNum w:abstractNumId="13" w15:restartNumberingAfterBreak="0">
    <w:nsid w:val="72451072"/>
    <w:multiLevelType w:val="hybridMultilevel"/>
    <w:tmpl w:val="79B4562A"/>
    <w:lvl w:ilvl="0" w:tplc="7D50F1D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9"/>
  </w:num>
  <w:num w:numId="3">
    <w:abstractNumId w:val="4"/>
  </w:num>
  <w:num w:numId="4">
    <w:abstractNumId w:val="5"/>
  </w:num>
  <w:num w:numId="5">
    <w:abstractNumId w:val="0"/>
  </w:num>
  <w:num w:numId="6">
    <w:abstractNumId w:val="12"/>
  </w:num>
  <w:num w:numId="7">
    <w:abstractNumId w:val="8"/>
  </w:num>
  <w:num w:numId="8">
    <w:abstractNumId w:val="7"/>
  </w:num>
  <w:num w:numId="9">
    <w:abstractNumId w:val="11"/>
  </w:num>
  <w:num w:numId="10">
    <w:abstractNumId w:val="6"/>
  </w:num>
  <w:num w:numId="11">
    <w:abstractNumId w:val="2"/>
  </w:num>
  <w:num w:numId="12">
    <w:abstractNumId w:val="1"/>
  </w:num>
  <w:num w:numId="13">
    <w:abstractNumId w:val="10"/>
  </w:num>
  <w:num w:numId="14">
    <w:abstractNumId w:val="13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7D5F"/>
    <w:rsid w:val="00036442"/>
    <w:rsid w:val="00046D1E"/>
    <w:rsid w:val="00050372"/>
    <w:rsid w:val="0005310E"/>
    <w:rsid w:val="00057062"/>
    <w:rsid w:val="00070B1B"/>
    <w:rsid w:val="00073AE8"/>
    <w:rsid w:val="000755B3"/>
    <w:rsid w:val="00075AB5"/>
    <w:rsid w:val="00077B1B"/>
    <w:rsid w:val="0008134E"/>
    <w:rsid w:val="00084F36"/>
    <w:rsid w:val="00085E7E"/>
    <w:rsid w:val="0008778F"/>
    <w:rsid w:val="0009414F"/>
    <w:rsid w:val="000A6C98"/>
    <w:rsid w:val="000B116E"/>
    <w:rsid w:val="000C2A43"/>
    <w:rsid w:val="000C4040"/>
    <w:rsid w:val="000D2819"/>
    <w:rsid w:val="000D41F8"/>
    <w:rsid w:val="000E1D60"/>
    <w:rsid w:val="00107110"/>
    <w:rsid w:val="00115773"/>
    <w:rsid w:val="00122502"/>
    <w:rsid w:val="00131218"/>
    <w:rsid w:val="001468DF"/>
    <w:rsid w:val="0015526B"/>
    <w:rsid w:val="001601D8"/>
    <w:rsid w:val="001611D6"/>
    <w:rsid w:val="00162692"/>
    <w:rsid w:val="0016598F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B17B4"/>
    <w:rsid w:val="001C48BD"/>
    <w:rsid w:val="001D2839"/>
    <w:rsid w:val="001E2801"/>
    <w:rsid w:val="001E656A"/>
    <w:rsid w:val="001F1853"/>
    <w:rsid w:val="00206438"/>
    <w:rsid w:val="00222EE1"/>
    <w:rsid w:val="0022322B"/>
    <w:rsid w:val="0022788A"/>
    <w:rsid w:val="00232977"/>
    <w:rsid w:val="00232A8D"/>
    <w:rsid w:val="00241F53"/>
    <w:rsid w:val="0025282B"/>
    <w:rsid w:val="00270869"/>
    <w:rsid w:val="0028087F"/>
    <w:rsid w:val="002B1042"/>
    <w:rsid w:val="002D1A12"/>
    <w:rsid w:val="002E5BA3"/>
    <w:rsid w:val="002F0399"/>
    <w:rsid w:val="002F3F43"/>
    <w:rsid w:val="00300E04"/>
    <w:rsid w:val="00301A14"/>
    <w:rsid w:val="003051AA"/>
    <w:rsid w:val="003239E8"/>
    <w:rsid w:val="0032639E"/>
    <w:rsid w:val="00330683"/>
    <w:rsid w:val="00373D4D"/>
    <w:rsid w:val="00385CB0"/>
    <w:rsid w:val="003912AB"/>
    <w:rsid w:val="003947A9"/>
    <w:rsid w:val="00396E63"/>
    <w:rsid w:val="003A077F"/>
    <w:rsid w:val="003A639B"/>
    <w:rsid w:val="003C5D82"/>
    <w:rsid w:val="003D0C7F"/>
    <w:rsid w:val="003D3F6B"/>
    <w:rsid w:val="003D49A2"/>
    <w:rsid w:val="003E3D7C"/>
    <w:rsid w:val="003F5E66"/>
    <w:rsid w:val="004219D4"/>
    <w:rsid w:val="0042620E"/>
    <w:rsid w:val="004269FB"/>
    <w:rsid w:val="00432F49"/>
    <w:rsid w:val="00433B15"/>
    <w:rsid w:val="00434786"/>
    <w:rsid w:val="00440247"/>
    <w:rsid w:val="0044425E"/>
    <w:rsid w:val="00460B37"/>
    <w:rsid w:val="0046180A"/>
    <w:rsid w:val="004A24A4"/>
    <w:rsid w:val="004B3B60"/>
    <w:rsid w:val="004C232E"/>
    <w:rsid w:val="004C3B41"/>
    <w:rsid w:val="004C56B6"/>
    <w:rsid w:val="004E63D1"/>
    <w:rsid w:val="004F4E04"/>
    <w:rsid w:val="00501A08"/>
    <w:rsid w:val="005138A9"/>
    <w:rsid w:val="00535B2E"/>
    <w:rsid w:val="005436FA"/>
    <w:rsid w:val="00543F89"/>
    <w:rsid w:val="00547EDE"/>
    <w:rsid w:val="00560476"/>
    <w:rsid w:val="0056504D"/>
    <w:rsid w:val="0058239D"/>
    <w:rsid w:val="00585611"/>
    <w:rsid w:val="00585E13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54EC"/>
    <w:rsid w:val="005F6A01"/>
    <w:rsid w:val="00601FAE"/>
    <w:rsid w:val="0060283D"/>
    <w:rsid w:val="00630D02"/>
    <w:rsid w:val="00631BA7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4188"/>
    <w:rsid w:val="00751B81"/>
    <w:rsid w:val="00751DEA"/>
    <w:rsid w:val="00761AFE"/>
    <w:rsid w:val="00766F59"/>
    <w:rsid w:val="00776B60"/>
    <w:rsid w:val="00787980"/>
    <w:rsid w:val="0079191C"/>
    <w:rsid w:val="0079343A"/>
    <w:rsid w:val="007960DB"/>
    <w:rsid w:val="00797DA4"/>
    <w:rsid w:val="007A423D"/>
    <w:rsid w:val="007C4797"/>
    <w:rsid w:val="007C5E23"/>
    <w:rsid w:val="007D24F5"/>
    <w:rsid w:val="007E00ED"/>
    <w:rsid w:val="007E6452"/>
    <w:rsid w:val="007F3458"/>
    <w:rsid w:val="007F3815"/>
    <w:rsid w:val="007F5E58"/>
    <w:rsid w:val="008172CE"/>
    <w:rsid w:val="008253CA"/>
    <w:rsid w:val="008331AF"/>
    <w:rsid w:val="00833726"/>
    <w:rsid w:val="00843A05"/>
    <w:rsid w:val="00845352"/>
    <w:rsid w:val="00845A73"/>
    <w:rsid w:val="00846BAF"/>
    <w:rsid w:val="00854341"/>
    <w:rsid w:val="00860D7E"/>
    <w:rsid w:val="00863642"/>
    <w:rsid w:val="00863F6A"/>
    <w:rsid w:val="00872719"/>
    <w:rsid w:val="00874550"/>
    <w:rsid w:val="008856C9"/>
    <w:rsid w:val="00892566"/>
    <w:rsid w:val="008A1761"/>
    <w:rsid w:val="008A36A9"/>
    <w:rsid w:val="008A56A4"/>
    <w:rsid w:val="008B1831"/>
    <w:rsid w:val="008B1AB4"/>
    <w:rsid w:val="008B5049"/>
    <w:rsid w:val="008D61F0"/>
    <w:rsid w:val="008E6BD9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80849"/>
    <w:rsid w:val="00993994"/>
    <w:rsid w:val="009A633C"/>
    <w:rsid w:val="009B4CE0"/>
    <w:rsid w:val="009C3151"/>
    <w:rsid w:val="009C640E"/>
    <w:rsid w:val="009E04FB"/>
    <w:rsid w:val="009E41A3"/>
    <w:rsid w:val="009F53A9"/>
    <w:rsid w:val="00A028EA"/>
    <w:rsid w:val="00A0396E"/>
    <w:rsid w:val="00A105FE"/>
    <w:rsid w:val="00A257A5"/>
    <w:rsid w:val="00A3129A"/>
    <w:rsid w:val="00A3698B"/>
    <w:rsid w:val="00A4075B"/>
    <w:rsid w:val="00A544BD"/>
    <w:rsid w:val="00A7301D"/>
    <w:rsid w:val="00A7693D"/>
    <w:rsid w:val="00A93EBB"/>
    <w:rsid w:val="00A96342"/>
    <w:rsid w:val="00A97B6C"/>
    <w:rsid w:val="00AA356B"/>
    <w:rsid w:val="00AB1745"/>
    <w:rsid w:val="00AE2F62"/>
    <w:rsid w:val="00AF24C9"/>
    <w:rsid w:val="00B07CD6"/>
    <w:rsid w:val="00B16F01"/>
    <w:rsid w:val="00B1733D"/>
    <w:rsid w:val="00B36478"/>
    <w:rsid w:val="00B40FE1"/>
    <w:rsid w:val="00B50701"/>
    <w:rsid w:val="00B52447"/>
    <w:rsid w:val="00B56A9E"/>
    <w:rsid w:val="00B619A8"/>
    <w:rsid w:val="00B64C6F"/>
    <w:rsid w:val="00B73CA2"/>
    <w:rsid w:val="00B85846"/>
    <w:rsid w:val="00B92A5C"/>
    <w:rsid w:val="00BB0466"/>
    <w:rsid w:val="00BB1BC2"/>
    <w:rsid w:val="00BC6902"/>
    <w:rsid w:val="00BC690F"/>
    <w:rsid w:val="00BD217B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549E9"/>
    <w:rsid w:val="00C753A9"/>
    <w:rsid w:val="00C77A72"/>
    <w:rsid w:val="00CA1202"/>
    <w:rsid w:val="00CC3123"/>
    <w:rsid w:val="00CD05B3"/>
    <w:rsid w:val="00CF1361"/>
    <w:rsid w:val="00CF28F2"/>
    <w:rsid w:val="00CF465F"/>
    <w:rsid w:val="00D047D9"/>
    <w:rsid w:val="00D04F9C"/>
    <w:rsid w:val="00D06500"/>
    <w:rsid w:val="00D10091"/>
    <w:rsid w:val="00D1245B"/>
    <w:rsid w:val="00D152CB"/>
    <w:rsid w:val="00D2787C"/>
    <w:rsid w:val="00D27D8C"/>
    <w:rsid w:val="00D44B9C"/>
    <w:rsid w:val="00D562AE"/>
    <w:rsid w:val="00D64C53"/>
    <w:rsid w:val="00D77153"/>
    <w:rsid w:val="00D80262"/>
    <w:rsid w:val="00D80E7B"/>
    <w:rsid w:val="00DA5956"/>
    <w:rsid w:val="00DB1937"/>
    <w:rsid w:val="00DC10A6"/>
    <w:rsid w:val="00DC5BE1"/>
    <w:rsid w:val="00DC7D71"/>
    <w:rsid w:val="00DD79F1"/>
    <w:rsid w:val="00DE2970"/>
    <w:rsid w:val="00DF09E7"/>
    <w:rsid w:val="00E05D5F"/>
    <w:rsid w:val="00E07383"/>
    <w:rsid w:val="00E16942"/>
    <w:rsid w:val="00E20EF2"/>
    <w:rsid w:val="00E24929"/>
    <w:rsid w:val="00E437D5"/>
    <w:rsid w:val="00E44707"/>
    <w:rsid w:val="00E457D1"/>
    <w:rsid w:val="00E62F77"/>
    <w:rsid w:val="00E66FBE"/>
    <w:rsid w:val="00E73D3E"/>
    <w:rsid w:val="00E800E8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C5D1C"/>
    <w:rsid w:val="00ED000C"/>
    <w:rsid w:val="00ED1E10"/>
    <w:rsid w:val="00EF227A"/>
    <w:rsid w:val="00EF47DA"/>
    <w:rsid w:val="00F27246"/>
    <w:rsid w:val="00F278AC"/>
    <w:rsid w:val="00F2792A"/>
    <w:rsid w:val="00F31104"/>
    <w:rsid w:val="00F3504E"/>
    <w:rsid w:val="00F42AEF"/>
    <w:rsid w:val="00F51E3F"/>
    <w:rsid w:val="00F60CD4"/>
    <w:rsid w:val="00F628EE"/>
    <w:rsid w:val="00F64434"/>
    <w:rsid w:val="00F65F1A"/>
    <w:rsid w:val="00F7038F"/>
    <w:rsid w:val="00F74F32"/>
    <w:rsid w:val="00F8291B"/>
    <w:rsid w:val="00F94F60"/>
    <w:rsid w:val="00FA0737"/>
    <w:rsid w:val="00FA0CB6"/>
    <w:rsid w:val="00FC7BD5"/>
    <w:rsid w:val="00FE65FC"/>
    <w:rsid w:val="00FF06DB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aliases w:val="Char1,Char11,Char111,Char1111,Char11111,Char111111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CharChar1CharChar">
    <w:name w:val="Char Char1 Char Char"/>
    <w:basedOn w:val="Normal"/>
    <w:autoRedefine/>
    <w:rsid w:val="00017D5F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ascii="Times New Roman" w:eastAsia="Times New Roman" w:hAnsi="Times New Roman" w:cs="Times New Roman"/>
      <w:noProof/>
      <w:color w:val="FFFFFF"/>
      <w:spacing w:val="20"/>
      <w:sz w:val="24"/>
      <w:szCs w:val="24"/>
      <w:lang w:val="en-GB" w:eastAsia="zh-CN"/>
    </w:rPr>
  </w:style>
  <w:style w:type="paragraph" w:customStyle="1" w:styleId="msonormal0">
    <w:name w:val="msonormal"/>
    <w:basedOn w:val="Normal"/>
    <w:rsid w:val="005F54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Vnbnnidung">
    <w:name w:val="Văn bản nội dung"/>
    <w:basedOn w:val="Normal"/>
    <w:link w:val="Vnbnnidung0"/>
    <w:uiPriority w:val="99"/>
    <w:rsid w:val="005F54EC"/>
    <w:pPr>
      <w:widowControl w:val="0"/>
      <w:shd w:val="clear" w:color="auto" w:fill="FFFFFF"/>
      <w:spacing w:after="0" w:line="288" w:lineRule="auto"/>
      <w:jc w:val="both"/>
    </w:pPr>
    <w:rPr>
      <w:rFonts w:ascii="Times New Roman" w:eastAsia="Times New Roman" w:hAnsi="Times New Roman" w:cs="Times New Roman"/>
      <w:lang w:val="vi-VN"/>
    </w:rPr>
  </w:style>
  <w:style w:type="character" w:customStyle="1" w:styleId="Vnbnnidung0">
    <w:name w:val="Văn bản nội dung_"/>
    <w:basedOn w:val="DefaultParagraphFont"/>
    <w:link w:val="Vnbnnidung"/>
    <w:uiPriority w:val="99"/>
    <w:rsid w:val="005F54EC"/>
    <w:rPr>
      <w:rFonts w:ascii="Times New Roman" w:eastAsia="Times New Roman" w:hAnsi="Times New Roman" w:cs="Times New Roman"/>
      <w:shd w:val="clear" w:color="auto" w:fill="FFFFFF"/>
      <w:lang w:val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85.bin"/><Relationship Id="rId21" Type="http://schemas.openxmlformats.org/officeDocument/2006/relationships/oleObject" Target="embeddings/oleObject3.bin"/><Relationship Id="rId170" Type="http://schemas.openxmlformats.org/officeDocument/2006/relationships/image" Target="media/image81.wmf"/><Relationship Id="rId268" Type="http://schemas.openxmlformats.org/officeDocument/2006/relationships/oleObject" Target="embeddings/oleObject135.bin"/><Relationship Id="rId475" Type="http://schemas.openxmlformats.org/officeDocument/2006/relationships/oleObject" Target="embeddings/oleObject254.bin"/><Relationship Id="rId682" Type="http://schemas.openxmlformats.org/officeDocument/2006/relationships/oleObject" Target="embeddings/oleObject357.bin"/><Relationship Id="rId128" Type="http://schemas.openxmlformats.org/officeDocument/2006/relationships/image" Target="media/image60.wmf"/><Relationship Id="rId335" Type="http://schemas.openxmlformats.org/officeDocument/2006/relationships/oleObject" Target="embeddings/oleObject174.bin"/><Relationship Id="rId542" Type="http://schemas.openxmlformats.org/officeDocument/2006/relationships/image" Target="media/image248.wmf"/><Relationship Id="rId987" Type="http://schemas.openxmlformats.org/officeDocument/2006/relationships/oleObject" Target="embeddings/oleObject511.bin"/><Relationship Id="rId1172" Type="http://schemas.openxmlformats.org/officeDocument/2006/relationships/oleObject" Target="embeddings/oleObject603.bin"/><Relationship Id="rId402" Type="http://schemas.openxmlformats.org/officeDocument/2006/relationships/oleObject" Target="embeddings/oleObject215.bin"/><Relationship Id="rId847" Type="http://schemas.openxmlformats.org/officeDocument/2006/relationships/oleObject" Target="embeddings/oleObject441.bin"/><Relationship Id="rId1032" Type="http://schemas.openxmlformats.org/officeDocument/2006/relationships/image" Target="media/image492.wmf"/><Relationship Id="rId1477" Type="http://schemas.openxmlformats.org/officeDocument/2006/relationships/image" Target="media/image710.wmf"/><Relationship Id="rId707" Type="http://schemas.openxmlformats.org/officeDocument/2006/relationships/image" Target="media/image331.wmf"/><Relationship Id="rId914" Type="http://schemas.openxmlformats.org/officeDocument/2006/relationships/image" Target="media/image433.wmf"/><Relationship Id="rId1337" Type="http://schemas.openxmlformats.org/officeDocument/2006/relationships/image" Target="media/image641.wmf"/><Relationship Id="rId43" Type="http://schemas.openxmlformats.org/officeDocument/2006/relationships/oleObject" Target="embeddings/oleObject16.bin"/><Relationship Id="rId1404" Type="http://schemas.openxmlformats.org/officeDocument/2006/relationships/oleObject" Target="embeddings/oleObject723.bin"/><Relationship Id="rId192" Type="http://schemas.openxmlformats.org/officeDocument/2006/relationships/oleObject" Target="embeddings/oleObject95.bin"/><Relationship Id="rId497" Type="http://schemas.openxmlformats.org/officeDocument/2006/relationships/oleObject" Target="embeddings/oleObject265.bin"/><Relationship Id="rId357" Type="http://schemas.openxmlformats.org/officeDocument/2006/relationships/oleObject" Target="embeddings/oleObject192.bin"/><Relationship Id="rId1194" Type="http://schemas.openxmlformats.org/officeDocument/2006/relationships/oleObject" Target="embeddings/oleObject614.bin"/><Relationship Id="rId217" Type="http://schemas.openxmlformats.org/officeDocument/2006/relationships/oleObject" Target="embeddings/oleObject109.bin"/><Relationship Id="rId564" Type="http://schemas.openxmlformats.org/officeDocument/2006/relationships/image" Target="media/image259.emf"/><Relationship Id="rId771" Type="http://schemas.openxmlformats.org/officeDocument/2006/relationships/oleObject" Target="embeddings/oleObject402.bin"/><Relationship Id="rId869" Type="http://schemas.openxmlformats.org/officeDocument/2006/relationships/oleObject" Target="embeddings/oleObject452.bin"/><Relationship Id="rId1499" Type="http://schemas.openxmlformats.org/officeDocument/2006/relationships/oleObject" Target="embeddings/oleObject772.bin"/><Relationship Id="rId424" Type="http://schemas.openxmlformats.org/officeDocument/2006/relationships/image" Target="media/image191.wmf"/><Relationship Id="rId631" Type="http://schemas.openxmlformats.org/officeDocument/2006/relationships/image" Target="media/image293.wmf"/><Relationship Id="rId729" Type="http://schemas.openxmlformats.org/officeDocument/2006/relationships/image" Target="media/image342.wmf"/><Relationship Id="rId1054" Type="http://schemas.openxmlformats.org/officeDocument/2006/relationships/image" Target="media/image503.wmf"/><Relationship Id="rId1261" Type="http://schemas.openxmlformats.org/officeDocument/2006/relationships/oleObject" Target="embeddings/oleObject649.bin"/><Relationship Id="rId1359" Type="http://schemas.openxmlformats.org/officeDocument/2006/relationships/image" Target="media/image652.wmf"/><Relationship Id="rId936" Type="http://schemas.openxmlformats.org/officeDocument/2006/relationships/image" Target="media/image444.wmf"/><Relationship Id="rId1121" Type="http://schemas.openxmlformats.org/officeDocument/2006/relationships/oleObject" Target="embeddings/oleObject578.bin"/><Relationship Id="rId1219" Type="http://schemas.openxmlformats.org/officeDocument/2006/relationships/oleObject" Target="embeddings/oleObject628.bin"/><Relationship Id="rId65" Type="http://schemas.openxmlformats.org/officeDocument/2006/relationships/oleObject" Target="embeddings/oleObject30.bin"/><Relationship Id="rId1426" Type="http://schemas.openxmlformats.org/officeDocument/2006/relationships/image" Target="media/image685.wmf"/><Relationship Id="rId281" Type="http://schemas.openxmlformats.org/officeDocument/2006/relationships/image" Target="media/image133.wmf"/><Relationship Id="rId141" Type="http://schemas.openxmlformats.org/officeDocument/2006/relationships/oleObject" Target="embeddings/oleObject68.bin"/><Relationship Id="rId379" Type="http://schemas.openxmlformats.org/officeDocument/2006/relationships/image" Target="media/image169.wmf"/><Relationship Id="rId586" Type="http://schemas.openxmlformats.org/officeDocument/2006/relationships/oleObject" Target="embeddings/oleObject309.bin"/><Relationship Id="rId793" Type="http://schemas.openxmlformats.org/officeDocument/2006/relationships/oleObject" Target="embeddings/oleObject413.bin"/><Relationship Id="rId7" Type="http://schemas.openxmlformats.org/officeDocument/2006/relationships/endnotes" Target="endnotes.xml"/><Relationship Id="rId239" Type="http://schemas.openxmlformats.org/officeDocument/2006/relationships/oleObject" Target="embeddings/oleObject120.bin"/><Relationship Id="rId446" Type="http://schemas.openxmlformats.org/officeDocument/2006/relationships/oleObject" Target="embeddings/oleObject238.bin"/><Relationship Id="rId653" Type="http://schemas.openxmlformats.org/officeDocument/2006/relationships/image" Target="media/image304.wmf"/><Relationship Id="rId1076" Type="http://schemas.openxmlformats.org/officeDocument/2006/relationships/image" Target="media/image514.wmf"/><Relationship Id="rId1283" Type="http://schemas.openxmlformats.org/officeDocument/2006/relationships/image" Target="media/image614.wmf"/><Relationship Id="rId1490" Type="http://schemas.openxmlformats.org/officeDocument/2006/relationships/oleObject" Target="embeddings/oleObject767.bin"/><Relationship Id="rId306" Type="http://schemas.openxmlformats.org/officeDocument/2006/relationships/oleObject" Target="embeddings/oleObject154.bin"/><Relationship Id="rId860" Type="http://schemas.openxmlformats.org/officeDocument/2006/relationships/image" Target="media/image406.wmf"/><Relationship Id="rId958" Type="http://schemas.openxmlformats.org/officeDocument/2006/relationships/image" Target="media/image455.wmf"/><Relationship Id="rId1143" Type="http://schemas.openxmlformats.org/officeDocument/2006/relationships/oleObject" Target="embeddings/oleObject589.bin"/><Relationship Id="rId87" Type="http://schemas.openxmlformats.org/officeDocument/2006/relationships/oleObject" Target="embeddings/oleObject41.bin"/><Relationship Id="rId513" Type="http://schemas.openxmlformats.org/officeDocument/2006/relationships/oleObject" Target="embeddings/oleObject273.bin"/><Relationship Id="rId720" Type="http://schemas.openxmlformats.org/officeDocument/2006/relationships/oleObject" Target="embeddings/oleObject376.bin"/><Relationship Id="rId818" Type="http://schemas.openxmlformats.org/officeDocument/2006/relationships/oleObject" Target="embeddings/oleObject426.bin"/><Relationship Id="rId1350" Type="http://schemas.openxmlformats.org/officeDocument/2006/relationships/oleObject" Target="embeddings/oleObject696.bin"/><Relationship Id="rId1448" Type="http://schemas.openxmlformats.org/officeDocument/2006/relationships/image" Target="media/image696.wmf"/><Relationship Id="rId1003" Type="http://schemas.openxmlformats.org/officeDocument/2006/relationships/oleObject" Target="embeddings/oleObject519.bin"/><Relationship Id="rId1210" Type="http://schemas.openxmlformats.org/officeDocument/2006/relationships/oleObject" Target="embeddings/oleObject623.bin"/><Relationship Id="rId1308" Type="http://schemas.openxmlformats.org/officeDocument/2006/relationships/oleObject" Target="embeddings/oleObject675.bin"/><Relationship Id="rId1515" Type="http://schemas.openxmlformats.org/officeDocument/2006/relationships/image" Target="media/image727.wmf"/><Relationship Id="rId14" Type="http://schemas.openxmlformats.org/officeDocument/2006/relationships/image" Target="media/image7.png"/><Relationship Id="rId163" Type="http://schemas.openxmlformats.org/officeDocument/2006/relationships/oleObject" Target="embeddings/oleObject79.bin"/><Relationship Id="rId370" Type="http://schemas.openxmlformats.org/officeDocument/2006/relationships/oleObject" Target="embeddings/oleObject199.bin"/><Relationship Id="rId230" Type="http://schemas.openxmlformats.org/officeDocument/2006/relationships/oleObject" Target="embeddings/oleObject115.bin"/><Relationship Id="rId468" Type="http://schemas.openxmlformats.org/officeDocument/2006/relationships/image" Target="media/image211.wmf"/><Relationship Id="rId675" Type="http://schemas.openxmlformats.org/officeDocument/2006/relationships/image" Target="media/image315.wmf"/><Relationship Id="rId882" Type="http://schemas.openxmlformats.org/officeDocument/2006/relationships/image" Target="media/image417.wmf"/><Relationship Id="rId1098" Type="http://schemas.openxmlformats.org/officeDocument/2006/relationships/image" Target="media/image525.wmf"/><Relationship Id="rId328" Type="http://schemas.openxmlformats.org/officeDocument/2006/relationships/oleObject" Target="embeddings/oleObject167.bin"/><Relationship Id="rId535" Type="http://schemas.openxmlformats.org/officeDocument/2006/relationships/oleObject" Target="embeddings/oleObject284.bin"/><Relationship Id="rId742" Type="http://schemas.openxmlformats.org/officeDocument/2006/relationships/oleObject" Target="embeddings/oleObject387.bin"/><Relationship Id="rId1165" Type="http://schemas.openxmlformats.org/officeDocument/2006/relationships/oleObject" Target="embeddings/oleObject600.bin"/><Relationship Id="rId1372" Type="http://schemas.openxmlformats.org/officeDocument/2006/relationships/oleObject" Target="embeddings/oleObject707.bin"/><Relationship Id="rId602" Type="http://schemas.openxmlformats.org/officeDocument/2006/relationships/image" Target="media/image279.wmf"/><Relationship Id="rId1025" Type="http://schemas.openxmlformats.org/officeDocument/2006/relationships/oleObject" Target="embeddings/oleObject530.bin"/><Relationship Id="rId1232" Type="http://schemas.openxmlformats.org/officeDocument/2006/relationships/image" Target="media/image591.wmf"/><Relationship Id="rId907" Type="http://schemas.openxmlformats.org/officeDocument/2006/relationships/oleObject" Target="embeddings/oleObject471.bin"/><Relationship Id="rId36" Type="http://schemas.openxmlformats.org/officeDocument/2006/relationships/oleObject" Target="embeddings/oleObject10.bin"/><Relationship Id="rId185" Type="http://schemas.openxmlformats.org/officeDocument/2006/relationships/oleObject" Target="embeddings/oleObject90.bin"/><Relationship Id="rId392" Type="http://schemas.openxmlformats.org/officeDocument/2006/relationships/oleObject" Target="embeddings/oleObject210.bin"/><Relationship Id="rId697" Type="http://schemas.openxmlformats.org/officeDocument/2006/relationships/image" Target="media/image326.wmf"/><Relationship Id="rId252" Type="http://schemas.openxmlformats.org/officeDocument/2006/relationships/oleObject" Target="embeddings/oleObject127.bin"/><Relationship Id="rId1187" Type="http://schemas.openxmlformats.org/officeDocument/2006/relationships/image" Target="media/image570.wmf"/><Relationship Id="rId112" Type="http://schemas.openxmlformats.org/officeDocument/2006/relationships/image" Target="media/image52.wmf"/><Relationship Id="rId557" Type="http://schemas.openxmlformats.org/officeDocument/2006/relationships/oleObject" Target="embeddings/oleObject295.bin"/><Relationship Id="rId764" Type="http://schemas.openxmlformats.org/officeDocument/2006/relationships/image" Target="media/image359.wmf"/><Relationship Id="rId971" Type="http://schemas.openxmlformats.org/officeDocument/2006/relationships/oleObject" Target="embeddings/oleObject503.bin"/><Relationship Id="rId1394" Type="http://schemas.openxmlformats.org/officeDocument/2006/relationships/oleObject" Target="embeddings/oleObject718.bin"/><Relationship Id="rId417" Type="http://schemas.openxmlformats.org/officeDocument/2006/relationships/image" Target="media/image188.wmf"/><Relationship Id="rId624" Type="http://schemas.openxmlformats.org/officeDocument/2006/relationships/oleObject" Target="embeddings/oleObject328.bin"/><Relationship Id="rId831" Type="http://schemas.openxmlformats.org/officeDocument/2006/relationships/oleObject" Target="embeddings/oleObject433.bin"/><Relationship Id="rId1047" Type="http://schemas.openxmlformats.org/officeDocument/2006/relationships/oleObject" Target="embeddings/oleObject541.bin"/><Relationship Id="rId1254" Type="http://schemas.openxmlformats.org/officeDocument/2006/relationships/image" Target="media/image602.wmf"/><Relationship Id="rId1461" Type="http://schemas.openxmlformats.org/officeDocument/2006/relationships/oleObject" Target="embeddings/oleObject752.bin"/><Relationship Id="rId929" Type="http://schemas.openxmlformats.org/officeDocument/2006/relationships/oleObject" Target="embeddings/oleObject482.bin"/><Relationship Id="rId1114" Type="http://schemas.openxmlformats.org/officeDocument/2006/relationships/image" Target="media/image533.wmf"/><Relationship Id="rId1321" Type="http://schemas.openxmlformats.org/officeDocument/2006/relationships/image" Target="media/image633.wmf"/><Relationship Id="rId58" Type="http://schemas.openxmlformats.org/officeDocument/2006/relationships/oleObject" Target="embeddings/oleObject26.bin"/><Relationship Id="rId1419" Type="http://schemas.openxmlformats.org/officeDocument/2006/relationships/oleObject" Target="embeddings/oleObject731.bin"/><Relationship Id="rId274" Type="http://schemas.openxmlformats.org/officeDocument/2006/relationships/oleObject" Target="embeddings/oleObject138.bin"/><Relationship Id="rId481" Type="http://schemas.openxmlformats.org/officeDocument/2006/relationships/oleObject" Target="embeddings/oleObject257.bin"/><Relationship Id="rId134" Type="http://schemas.openxmlformats.org/officeDocument/2006/relationships/image" Target="media/image63.wmf"/><Relationship Id="rId579" Type="http://schemas.openxmlformats.org/officeDocument/2006/relationships/image" Target="media/image267.wmf"/><Relationship Id="rId786" Type="http://schemas.openxmlformats.org/officeDocument/2006/relationships/image" Target="media/image370.wmf"/><Relationship Id="rId993" Type="http://schemas.openxmlformats.org/officeDocument/2006/relationships/oleObject" Target="embeddings/oleObject514.bin"/><Relationship Id="rId341" Type="http://schemas.openxmlformats.org/officeDocument/2006/relationships/oleObject" Target="embeddings/oleObject180.bin"/><Relationship Id="rId439" Type="http://schemas.openxmlformats.org/officeDocument/2006/relationships/image" Target="media/image199.wmf"/><Relationship Id="rId646" Type="http://schemas.openxmlformats.org/officeDocument/2006/relationships/oleObject" Target="embeddings/oleObject339.bin"/><Relationship Id="rId1069" Type="http://schemas.openxmlformats.org/officeDocument/2006/relationships/oleObject" Target="embeddings/oleObject552.bin"/><Relationship Id="rId1276" Type="http://schemas.openxmlformats.org/officeDocument/2006/relationships/oleObject" Target="embeddings/oleObject659.bin"/><Relationship Id="rId1483" Type="http://schemas.openxmlformats.org/officeDocument/2006/relationships/image" Target="media/image713.wmf"/><Relationship Id="rId201" Type="http://schemas.openxmlformats.org/officeDocument/2006/relationships/oleObject" Target="embeddings/oleObject101.bin"/><Relationship Id="rId506" Type="http://schemas.openxmlformats.org/officeDocument/2006/relationships/image" Target="media/image230.wmf"/><Relationship Id="rId853" Type="http://schemas.openxmlformats.org/officeDocument/2006/relationships/oleObject" Target="embeddings/oleObject444.bin"/><Relationship Id="rId1136" Type="http://schemas.openxmlformats.org/officeDocument/2006/relationships/image" Target="media/image544.wmf"/><Relationship Id="rId713" Type="http://schemas.openxmlformats.org/officeDocument/2006/relationships/image" Target="media/image334.wmf"/><Relationship Id="rId920" Type="http://schemas.openxmlformats.org/officeDocument/2006/relationships/image" Target="media/image436.wmf"/><Relationship Id="rId1343" Type="http://schemas.openxmlformats.org/officeDocument/2006/relationships/image" Target="media/image644.wmf"/><Relationship Id="rId1203" Type="http://schemas.openxmlformats.org/officeDocument/2006/relationships/image" Target="media/image578.wmf"/><Relationship Id="rId1410" Type="http://schemas.openxmlformats.org/officeDocument/2006/relationships/image" Target="media/image677.wmf"/><Relationship Id="rId1508" Type="http://schemas.openxmlformats.org/officeDocument/2006/relationships/oleObject" Target="embeddings/oleObject778.bin"/><Relationship Id="rId296" Type="http://schemas.openxmlformats.org/officeDocument/2006/relationships/oleObject" Target="embeddings/oleObject149.bin"/><Relationship Id="rId156" Type="http://schemas.openxmlformats.org/officeDocument/2006/relationships/image" Target="media/image74.wmf"/><Relationship Id="rId363" Type="http://schemas.openxmlformats.org/officeDocument/2006/relationships/image" Target="media/image161.wmf"/><Relationship Id="rId570" Type="http://schemas.openxmlformats.org/officeDocument/2006/relationships/oleObject" Target="embeddings/oleObject301.bin"/><Relationship Id="rId223" Type="http://schemas.openxmlformats.org/officeDocument/2006/relationships/oleObject" Target="embeddings/oleObject112.bin"/><Relationship Id="rId430" Type="http://schemas.openxmlformats.org/officeDocument/2006/relationships/image" Target="media/image194.wmf"/><Relationship Id="rId668" Type="http://schemas.openxmlformats.org/officeDocument/2006/relationships/oleObject" Target="embeddings/oleObject350.bin"/><Relationship Id="rId875" Type="http://schemas.openxmlformats.org/officeDocument/2006/relationships/oleObject" Target="embeddings/oleObject455.bin"/><Relationship Id="rId1060" Type="http://schemas.openxmlformats.org/officeDocument/2006/relationships/image" Target="media/image506.wmf"/><Relationship Id="rId1298" Type="http://schemas.openxmlformats.org/officeDocument/2006/relationships/oleObject" Target="embeddings/oleObject670.bin"/><Relationship Id="rId528" Type="http://schemas.openxmlformats.org/officeDocument/2006/relationships/image" Target="media/image241.wmf"/><Relationship Id="rId735" Type="http://schemas.openxmlformats.org/officeDocument/2006/relationships/image" Target="media/image345.wmf"/><Relationship Id="rId942" Type="http://schemas.openxmlformats.org/officeDocument/2006/relationships/image" Target="media/image447.wmf"/><Relationship Id="rId1158" Type="http://schemas.openxmlformats.org/officeDocument/2006/relationships/image" Target="media/image555.wmf"/><Relationship Id="rId1365" Type="http://schemas.openxmlformats.org/officeDocument/2006/relationships/image" Target="media/image655.wmf"/><Relationship Id="rId1018" Type="http://schemas.openxmlformats.org/officeDocument/2006/relationships/image" Target="media/image485.wmf"/><Relationship Id="rId1225" Type="http://schemas.openxmlformats.org/officeDocument/2006/relationships/oleObject" Target="embeddings/oleObject631.bin"/><Relationship Id="rId1432" Type="http://schemas.openxmlformats.org/officeDocument/2006/relationships/image" Target="media/image688.wmf"/><Relationship Id="rId71" Type="http://schemas.openxmlformats.org/officeDocument/2006/relationships/oleObject" Target="embeddings/oleObject33.bin"/><Relationship Id="rId802" Type="http://schemas.openxmlformats.org/officeDocument/2006/relationships/oleObject" Target="embeddings/oleObject418.bin"/><Relationship Id="rId29" Type="http://schemas.openxmlformats.org/officeDocument/2006/relationships/oleObject" Target="embeddings/oleObject7.bin"/><Relationship Id="rId178" Type="http://schemas.openxmlformats.org/officeDocument/2006/relationships/image" Target="media/image85.wmf"/><Relationship Id="rId385" Type="http://schemas.openxmlformats.org/officeDocument/2006/relationships/image" Target="media/image172.wmf"/><Relationship Id="rId592" Type="http://schemas.openxmlformats.org/officeDocument/2006/relationships/oleObject" Target="embeddings/oleObject312.bin"/><Relationship Id="rId245" Type="http://schemas.openxmlformats.org/officeDocument/2006/relationships/image" Target="media/image115.wmf"/><Relationship Id="rId452" Type="http://schemas.openxmlformats.org/officeDocument/2006/relationships/image" Target="media/image203.wmf"/><Relationship Id="rId897" Type="http://schemas.openxmlformats.org/officeDocument/2006/relationships/oleObject" Target="embeddings/oleObject466.bin"/><Relationship Id="rId1082" Type="http://schemas.openxmlformats.org/officeDocument/2006/relationships/image" Target="media/image517.wmf"/><Relationship Id="rId105" Type="http://schemas.openxmlformats.org/officeDocument/2006/relationships/oleObject" Target="embeddings/oleObject50.bin"/><Relationship Id="rId312" Type="http://schemas.openxmlformats.org/officeDocument/2006/relationships/oleObject" Target="embeddings/oleObject157.bin"/><Relationship Id="rId757" Type="http://schemas.openxmlformats.org/officeDocument/2006/relationships/oleObject" Target="embeddings/oleObject395.bin"/><Relationship Id="rId964" Type="http://schemas.openxmlformats.org/officeDocument/2006/relationships/image" Target="media/image458.wmf"/><Relationship Id="rId1387" Type="http://schemas.openxmlformats.org/officeDocument/2006/relationships/image" Target="media/image666.wmf"/><Relationship Id="rId93" Type="http://schemas.openxmlformats.org/officeDocument/2006/relationships/oleObject" Target="embeddings/oleObject44.bin"/><Relationship Id="rId617" Type="http://schemas.openxmlformats.org/officeDocument/2006/relationships/image" Target="media/image286.wmf"/><Relationship Id="rId824" Type="http://schemas.openxmlformats.org/officeDocument/2006/relationships/oleObject" Target="embeddings/oleObject429.bin"/><Relationship Id="rId1247" Type="http://schemas.openxmlformats.org/officeDocument/2006/relationships/oleObject" Target="embeddings/oleObject642.bin"/><Relationship Id="rId1454" Type="http://schemas.openxmlformats.org/officeDocument/2006/relationships/image" Target="media/image699.wmf"/><Relationship Id="rId1107" Type="http://schemas.openxmlformats.org/officeDocument/2006/relationships/oleObject" Target="embeddings/oleObject571.bin"/><Relationship Id="rId1314" Type="http://schemas.openxmlformats.org/officeDocument/2006/relationships/oleObject" Target="embeddings/oleObject678.bin"/><Relationship Id="rId1521" Type="http://schemas.openxmlformats.org/officeDocument/2006/relationships/image" Target="media/image730.wmf"/><Relationship Id="rId20" Type="http://schemas.openxmlformats.org/officeDocument/2006/relationships/image" Target="media/image11.wmf"/><Relationship Id="rId267" Type="http://schemas.openxmlformats.org/officeDocument/2006/relationships/image" Target="media/image126.wmf"/><Relationship Id="rId474" Type="http://schemas.openxmlformats.org/officeDocument/2006/relationships/image" Target="media/image214.wmf"/><Relationship Id="rId127" Type="http://schemas.openxmlformats.org/officeDocument/2006/relationships/oleObject" Target="embeddings/oleObject61.bin"/><Relationship Id="rId681" Type="http://schemas.openxmlformats.org/officeDocument/2006/relationships/image" Target="media/image318.wmf"/><Relationship Id="rId779" Type="http://schemas.openxmlformats.org/officeDocument/2006/relationships/oleObject" Target="embeddings/oleObject406.bin"/><Relationship Id="rId986" Type="http://schemas.openxmlformats.org/officeDocument/2006/relationships/image" Target="media/image469.wmf"/><Relationship Id="rId334" Type="http://schemas.openxmlformats.org/officeDocument/2006/relationships/oleObject" Target="embeddings/oleObject173.bin"/><Relationship Id="rId541" Type="http://schemas.openxmlformats.org/officeDocument/2006/relationships/oleObject" Target="embeddings/oleObject287.bin"/><Relationship Id="rId639" Type="http://schemas.openxmlformats.org/officeDocument/2006/relationships/image" Target="media/image297.wmf"/><Relationship Id="rId1171" Type="http://schemas.openxmlformats.org/officeDocument/2006/relationships/image" Target="media/image562.wmf"/><Relationship Id="rId1269" Type="http://schemas.openxmlformats.org/officeDocument/2006/relationships/oleObject" Target="embeddings/oleObject654.bin"/><Relationship Id="rId1476" Type="http://schemas.openxmlformats.org/officeDocument/2006/relationships/oleObject" Target="embeddings/oleObject760.bin"/><Relationship Id="rId401" Type="http://schemas.openxmlformats.org/officeDocument/2006/relationships/image" Target="media/image180.wmf"/><Relationship Id="rId846" Type="http://schemas.openxmlformats.org/officeDocument/2006/relationships/image" Target="media/image399.wmf"/><Relationship Id="rId1031" Type="http://schemas.openxmlformats.org/officeDocument/2006/relationships/oleObject" Target="embeddings/oleObject533.bin"/><Relationship Id="rId1129" Type="http://schemas.openxmlformats.org/officeDocument/2006/relationships/oleObject" Target="embeddings/oleObject582.bin"/><Relationship Id="rId706" Type="http://schemas.openxmlformats.org/officeDocument/2006/relationships/oleObject" Target="embeddings/oleObject369.bin"/><Relationship Id="rId913" Type="http://schemas.openxmlformats.org/officeDocument/2006/relationships/oleObject" Target="embeddings/oleObject474.bin"/><Relationship Id="rId1336" Type="http://schemas.openxmlformats.org/officeDocument/2006/relationships/oleObject" Target="embeddings/oleObject689.bin"/><Relationship Id="rId42" Type="http://schemas.openxmlformats.org/officeDocument/2006/relationships/oleObject" Target="embeddings/oleObject15.bin"/><Relationship Id="rId1403" Type="http://schemas.openxmlformats.org/officeDocument/2006/relationships/image" Target="media/image674.wmf"/><Relationship Id="rId191" Type="http://schemas.openxmlformats.org/officeDocument/2006/relationships/oleObject" Target="embeddings/oleObject94.bin"/><Relationship Id="rId289" Type="http://schemas.openxmlformats.org/officeDocument/2006/relationships/image" Target="media/image137.wmf"/><Relationship Id="rId496" Type="http://schemas.openxmlformats.org/officeDocument/2006/relationships/image" Target="media/image225.wmf"/><Relationship Id="rId149" Type="http://schemas.openxmlformats.org/officeDocument/2006/relationships/oleObject" Target="embeddings/oleObject72.bin"/><Relationship Id="rId356" Type="http://schemas.openxmlformats.org/officeDocument/2006/relationships/image" Target="media/image158.wmf"/><Relationship Id="rId563" Type="http://schemas.openxmlformats.org/officeDocument/2006/relationships/oleObject" Target="embeddings/oleObject298.bin"/><Relationship Id="rId770" Type="http://schemas.openxmlformats.org/officeDocument/2006/relationships/image" Target="media/image362.wmf"/><Relationship Id="rId1193" Type="http://schemas.openxmlformats.org/officeDocument/2006/relationships/image" Target="media/image573.wmf"/><Relationship Id="rId216" Type="http://schemas.openxmlformats.org/officeDocument/2006/relationships/image" Target="media/image101.wmf"/><Relationship Id="rId423" Type="http://schemas.openxmlformats.org/officeDocument/2006/relationships/oleObject" Target="embeddings/oleObject226.bin"/><Relationship Id="rId868" Type="http://schemas.openxmlformats.org/officeDocument/2006/relationships/image" Target="media/image410.wmf"/><Relationship Id="rId1053" Type="http://schemas.openxmlformats.org/officeDocument/2006/relationships/oleObject" Target="embeddings/oleObject544.bin"/><Relationship Id="rId1260" Type="http://schemas.openxmlformats.org/officeDocument/2006/relationships/image" Target="media/image605.wmf"/><Relationship Id="rId1498" Type="http://schemas.openxmlformats.org/officeDocument/2006/relationships/oleObject" Target="embeddings/oleObject771.bin"/><Relationship Id="rId630" Type="http://schemas.openxmlformats.org/officeDocument/2006/relationships/oleObject" Target="embeddings/oleObject331.bin"/><Relationship Id="rId728" Type="http://schemas.openxmlformats.org/officeDocument/2006/relationships/oleObject" Target="embeddings/oleObject380.bin"/><Relationship Id="rId935" Type="http://schemas.openxmlformats.org/officeDocument/2006/relationships/oleObject" Target="embeddings/oleObject485.bin"/><Relationship Id="rId1358" Type="http://schemas.openxmlformats.org/officeDocument/2006/relationships/oleObject" Target="embeddings/oleObject700.bin"/><Relationship Id="rId64" Type="http://schemas.openxmlformats.org/officeDocument/2006/relationships/image" Target="media/image28.wmf"/><Relationship Id="rId1120" Type="http://schemas.openxmlformats.org/officeDocument/2006/relationships/image" Target="media/image536.wmf"/><Relationship Id="rId1218" Type="http://schemas.openxmlformats.org/officeDocument/2006/relationships/image" Target="media/image584.wmf"/><Relationship Id="rId1425" Type="http://schemas.openxmlformats.org/officeDocument/2006/relationships/oleObject" Target="embeddings/oleObject734.bin"/><Relationship Id="rId280" Type="http://schemas.openxmlformats.org/officeDocument/2006/relationships/oleObject" Target="embeddings/oleObject141.bin"/><Relationship Id="rId140" Type="http://schemas.openxmlformats.org/officeDocument/2006/relationships/image" Target="media/image66.wmf"/><Relationship Id="rId378" Type="http://schemas.openxmlformats.org/officeDocument/2006/relationships/oleObject" Target="embeddings/oleObject203.bin"/><Relationship Id="rId585" Type="http://schemas.openxmlformats.org/officeDocument/2006/relationships/image" Target="media/image270.wmf"/><Relationship Id="rId792" Type="http://schemas.openxmlformats.org/officeDocument/2006/relationships/image" Target="media/image373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9.bin"/><Relationship Id="rId445" Type="http://schemas.openxmlformats.org/officeDocument/2006/relationships/image" Target="media/image201.wmf"/><Relationship Id="rId652" Type="http://schemas.openxmlformats.org/officeDocument/2006/relationships/oleObject" Target="embeddings/oleObject342.bin"/><Relationship Id="rId1075" Type="http://schemas.openxmlformats.org/officeDocument/2006/relationships/oleObject" Target="embeddings/oleObject555.bin"/><Relationship Id="rId1282" Type="http://schemas.openxmlformats.org/officeDocument/2006/relationships/oleObject" Target="embeddings/oleObject662.bin"/><Relationship Id="rId305" Type="http://schemas.openxmlformats.org/officeDocument/2006/relationships/image" Target="media/image145.wmf"/><Relationship Id="rId512" Type="http://schemas.openxmlformats.org/officeDocument/2006/relationships/image" Target="media/image233.wmf"/><Relationship Id="rId957" Type="http://schemas.openxmlformats.org/officeDocument/2006/relationships/oleObject" Target="embeddings/oleObject496.bin"/><Relationship Id="rId1142" Type="http://schemas.openxmlformats.org/officeDocument/2006/relationships/image" Target="media/image547.wmf"/><Relationship Id="rId86" Type="http://schemas.openxmlformats.org/officeDocument/2006/relationships/image" Target="media/image39.wmf"/><Relationship Id="rId817" Type="http://schemas.openxmlformats.org/officeDocument/2006/relationships/image" Target="media/image385.wmf"/><Relationship Id="rId1002" Type="http://schemas.openxmlformats.org/officeDocument/2006/relationships/image" Target="media/image477.wmf"/><Relationship Id="rId1447" Type="http://schemas.openxmlformats.org/officeDocument/2006/relationships/oleObject" Target="embeddings/oleObject745.bin"/><Relationship Id="rId1307" Type="http://schemas.openxmlformats.org/officeDocument/2006/relationships/image" Target="media/image626.wmf"/><Relationship Id="rId1514" Type="http://schemas.openxmlformats.org/officeDocument/2006/relationships/oleObject" Target="embeddings/oleObject781.bin"/><Relationship Id="rId13" Type="http://schemas.openxmlformats.org/officeDocument/2006/relationships/image" Target="media/image6.png"/><Relationship Id="rId162" Type="http://schemas.openxmlformats.org/officeDocument/2006/relationships/image" Target="media/image77.wmf"/><Relationship Id="rId467" Type="http://schemas.openxmlformats.org/officeDocument/2006/relationships/oleObject" Target="embeddings/oleObject250.bin"/><Relationship Id="rId1097" Type="http://schemas.openxmlformats.org/officeDocument/2006/relationships/oleObject" Target="embeddings/oleObject566.bin"/><Relationship Id="rId674" Type="http://schemas.openxmlformats.org/officeDocument/2006/relationships/oleObject" Target="embeddings/oleObject353.bin"/><Relationship Id="rId881" Type="http://schemas.openxmlformats.org/officeDocument/2006/relationships/oleObject" Target="embeddings/oleObject458.bin"/><Relationship Id="rId979" Type="http://schemas.openxmlformats.org/officeDocument/2006/relationships/oleObject" Target="embeddings/oleObject507.bin"/><Relationship Id="rId327" Type="http://schemas.openxmlformats.org/officeDocument/2006/relationships/oleObject" Target="embeddings/oleObject166.bin"/><Relationship Id="rId534" Type="http://schemas.openxmlformats.org/officeDocument/2006/relationships/image" Target="media/image244.wmf"/><Relationship Id="rId741" Type="http://schemas.openxmlformats.org/officeDocument/2006/relationships/image" Target="media/image348.wmf"/><Relationship Id="rId839" Type="http://schemas.openxmlformats.org/officeDocument/2006/relationships/oleObject" Target="embeddings/oleObject437.bin"/><Relationship Id="rId1164" Type="http://schemas.openxmlformats.org/officeDocument/2006/relationships/image" Target="media/image558.wmf"/><Relationship Id="rId1371" Type="http://schemas.openxmlformats.org/officeDocument/2006/relationships/image" Target="media/image658.wmf"/><Relationship Id="rId1469" Type="http://schemas.openxmlformats.org/officeDocument/2006/relationships/oleObject" Target="embeddings/oleObject756.bin"/><Relationship Id="rId601" Type="http://schemas.openxmlformats.org/officeDocument/2006/relationships/image" Target="media/image278.png"/><Relationship Id="rId1024" Type="http://schemas.openxmlformats.org/officeDocument/2006/relationships/image" Target="media/image488.wmf"/><Relationship Id="rId1231" Type="http://schemas.openxmlformats.org/officeDocument/2006/relationships/oleObject" Target="embeddings/oleObject634.bin"/><Relationship Id="rId906" Type="http://schemas.openxmlformats.org/officeDocument/2006/relationships/image" Target="media/image429.wmf"/><Relationship Id="rId1329" Type="http://schemas.openxmlformats.org/officeDocument/2006/relationships/image" Target="media/image637.wmf"/><Relationship Id="rId1536" Type="http://schemas.openxmlformats.org/officeDocument/2006/relationships/theme" Target="theme/theme1.xml"/><Relationship Id="rId35" Type="http://schemas.openxmlformats.org/officeDocument/2006/relationships/image" Target="media/image19.wmf"/><Relationship Id="rId184" Type="http://schemas.openxmlformats.org/officeDocument/2006/relationships/image" Target="media/image88.wmf"/><Relationship Id="rId391" Type="http://schemas.openxmlformats.org/officeDocument/2006/relationships/image" Target="media/image175.wmf"/><Relationship Id="rId251" Type="http://schemas.openxmlformats.org/officeDocument/2006/relationships/image" Target="media/image118.wmf"/><Relationship Id="rId489" Type="http://schemas.openxmlformats.org/officeDocument/2006/relationships/oleObject" Target="embeddings/oleObject261.bin"/><Relationship Id="rId696" Type="http://schemas.openxmlformats.org/officeDocument/2006/relationships/oleObject" Target="embeddings/oleObject364.bin"/><Relationship Id="rId349" Type="http://schemas.openxmlformats.org/officeDocument/2006/relationships/oleObject" Target="embeddings/oleObject188.bin"/><Relationship Id="rId556" Type="http://schemas.openxmlformats.org/officeDocument/2006/relationships/image" Target="media/image255.wmf"/><Relationship Id="rId763" Type="http://schemas.openxmlformats.org/officeDocument/2006/relationships/oleObject" Target="embeddings/oleObject398.bin"/><Relationship Id="rId1186" Type="http://schemas.openxmlformats.org/officeDocument/2006/relationships/oleObject" Target="embeddings/oleObject610.bin"/><Relationship Id="rId1393" Type="http://schemas.openxmlformats.org/officeDocument/2006/relationships/image" Target="media/image669.wmf"/><Relationship Id="rId111" Type="http://schemas.openxmlformats.org/officeDocument/2006/relationships/oleObject" Target="embeddings/oleObject53.bin"/><Relationship Id="rId209" Type="http://schemas.openxmlformats.org/officeDocument/2006/relationships/oleObject" Target="embeddings/oleObject105.bin"/><Relationship Id="rId416" Type="http://schemas.openxmlformats.org/officeDocument/2006/relationships/oleObject" Target="embeddings/oleObject222.bin"/><Relationship Id="rId970" Type="http://schemas.openxmlformats.org/officeDocument/2006/relationships/image" Target="media/image461.wmf"/><Relationship Id="rId1046" Type="http://schemas.openxmlformats.org/officeDocument/2006/relationships/image" Target="media/image499.wmf"/><Relationship Id="rId1253" Type="http://schemas.openxmlformats.org/officeDocument/2006/relationships/oleObject" Target="embeddings/oleObject645.bin"/><Relationship Id="rId623" Type="http://schemas.openxmlformats.org/officeDocument/2006/relationships/image" Target="media/image289.wmf"/><Relationship Id="rId830" Type="http://schemas.openxmlformats.org/officeDocument/2006/relationships/oleObject" Target="embeddings/oleObject432.bin"/><Relationship Id="rId928" Type="http://schemas.openxmlformats.org/officeDocument/2006/relationships/image" Target="media/image440.wmf"/><Relationship Id="rId1460" Type="http://schemas.openxmlformats.org/officeDocument/2006/relationships/image" Target="media/image702.wmf"/><Relationship Id="rId57" Type="http://schemas.openxmlformats.org/officeDocument/2006/relationships/image" Target="media/image25.wmf"/><Relationship Id="rId1113" Type="http://schemas.openxmlformats.org/officeDocument/2006/relationships/oleObject" Target="embeddings/oleObject574.bin"/><Relationship Id="rId1320" Type="http://schemas.openxmlformats.org/officeDocument/2006/relationships/oleObject" Target="embeddings/oleObject681.bin"/><Relationship Id="rId1418" Type="http://schemas.openxmlformats.org/officeDocument/2006/relationships/image" Target="media/image681.wmf"/><Relationship Id="rId273" Type="http://schemas.openxmlformats.org/officeDocument/2006/relationships/image" Target="media/image129.wmf"/><Relationship Id="rId480" Type="http://schemas.openxmlformats.org/officeDocument/2006/relationships/image" Target="media/image217.wmf"/><Relationship Id="rId133" Type="http://schemas.openxmlformats.org/officeDocument/2006/relationships/oleObject" Target="embeddings/oleObject64.bin"/><Relationship Id="rId340" Type="http://schemas.openxmlformats.org/officeDocument/2006/relationships/oleObject" Target="embeddings/oleObject179.bin"/><Relationship Id="rId578" Type="http://schemas.openxmlformats.org/officeDocument/2006/relationships/oleObject" Target="embeddings/oleObject305.bin"/><Relationship Id="rId785" Type="http://schemas.openxmlformats.org/officeDocument/2006/relationships/oleObject" Target="embeddings/oleObject409.bin"/><Relationship Id="rId992" Type="http://schemas.openxmlformats.org/officeDocument/2006/relationships/image" Target="media/image472.wmf"/><Relationship Id="rId200" Type="http://schemas.openxmlformats.org/officeDocument/2006/relationships/image" Target="media/image93.wmf"/><Relationship Id="rId438" Type="http://schemas.openxmlformats.org/officeDocument/2006/relationships/oleObject" Target="embeddings/oleObject233.bin"/><Relationship Id="rId645" Type="http://schemas.openxmlformats.org/officeDocument/2006/relationships/image" Target="media/image300.wmf"/><Relationship Id="rId852" Type="http://schemas.openxmlformats.org/officeDocument/2006/relationships/image" Target="media/image402.wmf"/><Relationship Id="rId1068" Type="http://schemas.openxmlformats.org/officeDocument/2006/relationships/image" Target="media/image510.wmf"/><Relationship Id="rId1275" Type="http://schemas.openxmlformats.org/officeDocument/2006/relationships/image" Target="media/image610.wmf"/><Relationship Id="rId1482" Type="http://schemas.openxmlformats.org/officeDocument/2006/relationships/oleObject" Target="embeddings/oleObject763.bin"/><Relationship Id="rId505" Type="http://schemas.openxmlformats.org/officeDocument/2006/relationships/oleObject" Target="embeddings/oleObject269.bin"/><Relationship Id="rId712" Type="http://schemas.openxmlformats.org/officeDocument/2006/relationships/oleObject" Target="embeddings/oleObject372.bin"/><Relationship Id="rId1135" Type="http://schemas.openxmlformats.org/officeDocument/2006/relationships/oleObject" Target="embeddings/oleObject585.bin"/><Relationship Id="rId1342" Type="http://schemas.openxmlformats.org/officeDocument/2006/relationships/oleObject" Target="embeddings/oleObject692.bin"/><Relationship Id="rId79" Type="http://schemas.openxmlformats.org/officeDocument/2006/relationships/oleObject" Target="embeddings/oleObject37.bin"/><Relationship Id="rId1202" Type="http://schemas.openxmlformats.org/officeDocument/2006/relationships/oleObject" Target="embeddings/oleObject618.bin"/><Relationship Id="rId1507" Type="http://schemas.openxmlformats.org/officeDocument/2006/relationships/image" Target="media/image723.wmf"/><Relationship Id="rId295" Type="http://schemas.openxmlformats.org/officeDocument/2006/relationships/image" Target="media/image140.wmf"/><Relationship Id="rId155" Type="http://schemas.openxmlformats.org/officeDocument/2006/relationships/oleObject" Target="embeddings/oleObject75.bin"/><Relationship Id="rId362" Type="http://schemas.openxmlformats.org/officeDocument/2006/relationships/oleObject" Target="embeddings/oleObject195.bin"/><Relationship Id="rId1297" Type="http://schemas.openxmlformats.org/officeDocument/2006/relationships/image" Target="media/image621.wmf"/><Relationship Id="rId222" Type="http://schemas.openxmlformats.org/officeDocument/2006/relationships/image" Target="media/image104.wmf"/><Relationship Id="rId667" Type="http://schemas.openxmlformats.org/officeDocument/2006/relationships/image" Target="media/image311.wmf"/><Relationship Id="rId874" Type="http://schemas.openxmlformats.org/officeDocument/2006/relationships/image" Target="media/image413.wmf"/><Relationship Id="rId527" Type="http://schemas.openxmlformats.org/officeDocument/2006/relationships/oleObject" Target="embeddings/oleObject280.bin"/><Relationship Id="rId734" Type="http://schemas.openxmlformats.org/officeDocument/2006/relationships/oleObject" Target="embeddings/oleObject383.bin"/><Relationship Id="rId941" Type="http://schemas.openxmlformats.org/officeDocument/2006/relationships/oleObject" Target="embeddings/oleObject488.bin"/><Relationship Id="rId1157" Type="http://schemas.openxmlformats.org/officeDocument/2006/relationships/oleObject" Target="embeddings/oleObject596.bin"/><Relationship Id="rId1364" Type="http://schemas.openxmlformats.org/officeDocument/2006/relationships/oleObject" Target="embeddings/oleObject703.bin"/><Relationship Id="rId70" Type="http://schemas.openxmlformats.org/officeDocument/2006/relationships/image" Target="media/image31.wmf"/><Relationship Id="rId801" Type="http://schemas.openxmlformats.org/officeDocument/2006/relationships/oleObject" Target="embeddings/oleObject417.bin"/><Relationship Id="rId1017" Type="http://schemas.openxmlformats.org/officeDocument/2006/relationships/oleObject" Target="embeddings/oleObject526.bin"/><Relationship Id="rId1224" Type="http://schemas.openxmlformats.org/officeDocument/2006/relationships/image" Target="media/image587.wmf"/><Relationship Id="rId1431" Type="http://schemas.openxmlformats.org/officeDocument/2006/relationships/oleObject" Target="embeddings/oleObject737.bin"/><Relationship Id="rId1529" Type="http://schemas.openxmlformats.org/officeDocument/2006/relationships/image" Target="media/image734.wmf"/><Relationship Id="rId28" Type="http://schemas.openxmlformats.org/officeDocument/2006/relationships/image" Target="media/image15.wmf"/><Relationship Id="rId177" Type="http://schemas.openxmlformats.org/officeDocument/2006/relationships/oleObject" Target="embeddings/oleObject86.bin"/><Relationship Id="rId384" Type="http://schemas.openxmlformats.org/officeDocument/2006/relationships/oleObject" Target="embeddings/oleObject206.bin"/><Relationship Id="rId591" Type="http://schemas.openxmlformats.org/officeDocument/2006/relationships/image" Target="media/image273.wmf"/><Relationship Id="rId244" Type="http://schemas.openxmlformats.org/officeDocument/2006/relationships/oleObject" Target="embeddings/oleObject123.bin"/><Relationship Id="rId689" Type="http://schemas.openxmlformats.org/officeDocument/2006/relationships/image" Target="media/image322.wmf"/><Relationship Id="rId896" Type="http://schemas.openxmlformats.org/officeDocument/2006/relationships/image" Target="media/image424.wmf"/><Relationship Id="rId1081" Type="http://schemas.openxmlformats.org/officeDocument/2006/relationships/oleObject" Target="embeddings/oleObject558.bin"/><Relationship Id="rId451" Type="http://schemas.openxmlformats.org/officeDocument/2006/relationships/oleObject" Target="embeddings/oleObject242.bin"/><Relationship Id="rId549" Type="http://schemas.openxmlformats.org/officeDocument/2006/relationships/oleObject" Target="embeddings/oleObject291.bin"/><Relationship Id="rId756" Type="http://schemas.openxmlformats.org/officeDocument/2006/relationships/oleObject" Target="embeddings/oleObject394.bin"/><Relationship Id="rId1179" Type="http://schemas.openxmlformats.org/officeDocument/2006/relationships/image" Target="media/image566.wmf"/><Relationship Id="rId1386" Type="http://schemas.openxmlformats.org/officeDocument/2006/relationships/oleObject" Target="embeddings/oleObject714.bin"/><Relationship Id="rId104" Type="http://schemas.openxmlformats.org/officeDocument/2006/relationships/image" Target="media/image48.wmf"/><Relationship Id="rId311" Type="http://schemas.openxmlformats.org/officeDocument/2006/relationships/image" Target="media/image148.wmf"/><Relationship Id="rId409" Type="http://schemas.openxmlformats.org/officeDocument/2006/relationships/image" Target="media/image184.wmf"/><Relationship Id="rId963" Type="http://schemas.openxmlformats.org/officeDocument/2006/relationships/oleObject" Target="embeddings/oleObject499.bin"/><Relationship Id="rId1039" Type="http://schemas.openxmlformats.org/officeDocument/2006/relationships/oleObject" Target="embeddings/oleObject537.bin"/><Relationship Id="rId1246" Type="http://schemas.openxmlformats.org/officeDocument/2006/relationships/image" Target="media/image598.wmf"/><Relationship Id="rId92" Type="http://schemas.openxmlformats.org/officeDocument/2006/relationships/image" Target="media/image42.wmf"/><Relationship Id="rId616" Type="http://schemas.openxmlformats.org/officeDocument/2006/relationships/oleObject" Target="embeddings/oleObject324.bin"/><Relationship Id="rId823" Type="http://schemas.openxmlformats.org/officeDocument/2006/relationships/image" Target="media/image388.wmf"/><Relationship Id="rId1453" Type="http://schemas.openxmlformats.org/officeDocument/2006/relationships/oleObject" Target="embeddings/oleObject748.bin"/><Relationship Id="rId1106" Type="http://schemas.openxmlformats.org/officeDocument/2006/relationships/image" Target="media/image529.wmf"/><Relationship Id="rId1313" Type="http://schemas.openxmlformats.org/officeDocument/2006/relationships/image" Target="media/image629.wmf"/><Relationship Id="rId1520" Type="http://schemas.openxmlformats.org/officeDocument/2006/relationships/oleObject" Target="embeddings/oleObject784.bin"/><Relationship Id="rId199" Type="http://schemas.openxmlformats.org/officeDocument/2006/relationships/oleObject" Target="embeddings/oleObject100.bin"/><Relationship Id="rId266" Type="http://schemas.openxmlformats.org/officeDocument/2006/relationships/oleObject" Target="embeddings/oleObject134.bin"/><Relationship Id="rId473" Type="http://schemas.openxmlformats.org/officeDocument/2006/relationships/oleObject" Target="embeddings/oleObject253.bin"/><Relationship Id="rId680" Type="http://schemas.openxmlformats.org/officeDocument/2006/relationships/oleObject" Target="embeddings/oleObject356.bin"/><Relationship Id="rId126" Type="http://schemas.openxmlformats.org/officeDocument/2006/relationships/image" Target="media/image59.wmf"/><Relationship Id="rId333" Type="http://schemas.openxmlformats.org/officeDocument/2006/relationships/oleObject" Target="embeddings/oleObject172.bin"/><Relationship Id="rId540" Type="http://schemas.openxmlformats.org/officeDocument/2006/relationships/image" Target="media/image247.wmf"/><Relationship Id="rId778" Type="http://schemas.openxmlformats.org/officeDocument/2006/relationships/image" Target="media/image366.wmf"/><Relationship Id="rId985" Type="http://schemas.openxmlformats.org/officeDocument/2006/relationships/oleObject" Target="embeddings/oleObject510.bin"/><Relationship Id="rId1170" Type="http://schemas.openxmlformats.org/officeDocument/2006/relationships/image" Target="media/image561.png"/><Relationship Id="rId638" Type="http://schemas.openxmlformats.org/officeDocument/2006/relationships/oleObject" Target="embeddings/oleObject335.bin"/><Relationship Id="rId845" Type="http://schemas.openxmlformats.org/officeDocument/2006/relationships/oleObject" Target="embeddings/oleObject440.bin"/><Relationship Id="rId1030" Type="http://schemas.openxmlformats.org/officeDocument/2006/relationships/image" Target="media/image491.wmf"/><Relationship Id="rId1268" Type="http://schemas.openxmlformats.org/officeDocument/2006/relationships/image" Target="media/image608.wmf"/><Relationship Id="rId1475" Type="http://schemas.openxmlformats.org/officeDocument/2006/relationships/image" Target="media/image709.wmf"/><Relationship Id="rId400" Type="http://schemas.openxmlformats.org/officeDocument/2006/relationships/oleObject" Target="embeddings/oleObject214.bin"/><Relationship Id="rId705" Type="http://schemas.openxmlformats.org/officeDocument/2006/relationships/image" Target="media/image330.wmf"/><Relationship Id="rId1128" Type="http://schemas.openxmlformats.org/officeDocument/2006/relationships/image" Target="media/image540.wmf"/><Relationship Id="rId1335" Type="http://schemas.openxmlformats.org/officeDocument/2006/relationships/image" Target="media/image640.wmf"/><Relationship Id="rId912" Type="http://schemas.openxmlformats.org/officeDocument/2006/relationships/image" Target="media/image432.wmf"/><Relationship Id="rId41" Type="http://schemas.openxmlformats.org/officeDocument/2006/relationships/image" Target="media/image20.wmf"/><Relationship Id="rId1402" Type="http://schemas.openxmlformats.org/officeDocument/2006/relationships/oleObject" Target="embeddings/oleObject722.bin"/><Relationship Id="rId190" Type="http://schemas.openxmlformats.org/officeDocument/2006/relationships/image" Target="media/image90.wmf"/><Relationship Id="rId288" Type="http://schemas.openxmlformats.org/officeDocument/2006/relationships/oleObject" Target="embeddings/oleObject145.bin"/><Relationship Id="rId495" Type="http://schemas.openxmlformats.org/officeDocument/2006/relationships/oleObject" Target="embeddings/oleObject264.bin"/><Relationship Id="rId148" Type="http://schemas.openxmlformats.org/officeDocument/2006/relationships/image" Target="media/image70.wmf"/><Relationship Id="rId355" Type="http://schemas.openxmlformats.org/officeDocument/2006/relationships/oleObject" Target="embeddings/oleObject191.bin"/><Relationship Id="rId562" Type="http://schemas.openxmlformats.org/officeDocument/2006/relationships/image" Target="media/image258.wmf"/><Relationship Id="rId1192" Type="http://schemas.openxmlformats.org/officeDocument/2006/relationships/oleObject" Target="embeddings/oleObject613.bin"/><Relationship Id="rId215" Type="http://schemas.openxmlformats.org/officeDocument/2006/relationships/oleObject" Target="embeddings/oleObject108.bin"/><Relationship Id="rId422" Type="http://schemas.openxmlformats.org/officeDocument/2006/relationships/oleObject" Target="embeddings/oleObject225.bin"/><Relationship Id="rId867" Type="http://schemas.openxmlformats.org/officeDocument/2006/relationships/oleObject" Target="embeddings/oleObject451.bin"/><Relationship Id="rId1052" Type="http://schemas.openxmlformats.org/officeDocument/2006/relationships/image" Target="media/image502.wmf"/><Relationship Id="rId1497" Type="http://schemas.openxmlformats.org/officeDocument/2006/relationships/image" Target="media/image720.wmf"/><Relationship Id="rId299" Type="http://schemas.openxmlformats.org/officeDocument/2006/relationships/image" Target="media/image142.wmf"/><Relationship Id="rId727" Type="http://schemas.openxmlformats.org/officeDocument/2006/relationships/image" Target="media/image341.wmf"/><Relationship Id="rId934" Type="http://schemas.openxmlformats.org/officeDocument/2006/relationships/image" Target="media/image443.wmf"/><Relationship Id="rId1357" Type="http://schemas.openxmlformats.org/officeDocument/2006/relationships/image" Target="media/image651.wmf"/><Relationship Id="rId63" Type="http://schemas.openxmlformats.org/officeDocument/2006/relationships/oleObject" Target="embeddings/oleObject29.bin"/><Relationship Id="rId159" Type="http://schemas.openxmlformats.org/officeDocument/2006/relationships/oleObject" Target="embeddings/oleObject77.bin"/><Relationship Id="rId366" Type="http://schemas.openxmlformats.org/officeDocument/2006/relationships/oleObject" Target="embeddings/oleObject197.bin"/><Relationship Id="rId573" Type="http://schemas.openxmlformats.org/officeDocument/2006/relationships/image" Target="media/image264.wmf"/><Relationship Id="rId780" Type="http://schemas.openxmlformats.org/officeDocument/2006/relationships/image" Target="media/image367.wmf"/><Relationship Id="rId1217" Type="http://schemas.openxmlformats.org/officeDocument/2006/relationships/oleObject" Target="embeddings/oleObject627.bin"/><Relationship Id="rId1424" Type="http://schemas.openxmlformats.org/officeDocument/2006/relationships/image" Target="media/image684.wmf"/><Relationship Id="rId226" Type="http://schemas.openxmlformats.org/officeDocument/2006/relationships/image" Target="media/image106.wmf"/><Relationship Id="rId433" Type="http://schemas.openxmlformats.org/officeDocument/2006/relationships/oleObject" Target="embeddings/oleObject231.bin"/><Relationship Id="rId878" Type="http://schemas.openxmlformats.org/officeDocument/2006/relationships/image" Target="media/image415.wmf"/><Relationship Id="rId1063" Type="http://schemas.openxmlformats.org/officeDocument/2006/relationships/oleObject" Target="embeddings/oleObject549.bin"/><Relationship Id="rId1270" Type="http://schemas.openxmlformats.org/officeDocument/2006/relationships/image" Target="media/image609.wmf"/><Relationship Id="rId640" Type="http://schemas.openxmlformats.org/officeDocument/2006/relationships/oleObject" Target="embeddings/oleObject336.bin"/><Relationship Id="rId738" Type="http://schemas.openxmlformats.org/officeDocument/2006/relationships/oleObject" Target="embeddings/oleObject385.bin"/><Relationship Id="rId945" Type="http://schemas.openxmlformats.org/officeDocument/2006/relationships/oleObject" Target="embeddings/oleObject490.bin"/><Relationship Id="rId1368" Type="http://schemas.openxmlformats.org/officeDocument/2006/relationships/oleObject" Target="embeddings/oleObject705.bin"/><Relationship Id="rId74" Type="http://schemas.openxmlformats.org/officeDocument/2006/relationships/image" Target="media/image33.wmf"/><Relationship Id="rId377" Type="http://schemas.openxmlformats.org/officeDocument/2006/relationships/image" Target="media/image168.wmf"/><Relationship Id="rId500" Type="http://schemas.openxmlformats.org/officeDocument/2006/relationships/image" Target="media/image227.wmf"/><Relationship Id="rId584" Type="http://schemas.openxmlformats.org/officeDocument/2006/relationships/oleObject" Target="embeddings/oleObject308.bin"/><Relationship Id="rId805" Type="http://schemas.openxmlformats.org/officeDocument/2006/relationships/image" Target="media/image379.wmf"/><Relationship Id="rId1130" Type="http://schemas.openxmlformats.org/officeDocument/2006/relationships/image" Target="media/image541.wmf"/><Relationship Id="rId1228" Type="http://schemas.openxmlformats.org/officeDocument/2006/relationships/image" Target="media/image589.wmf"/><Relationship Id="rId1435" Type="http://schemas.openxmlformats.org/officeDocument/2006/relationships/oleObject" Target="embeddings/oleObject739.bin"/><Relationship Id="rId5" Type="http://schemas.openxmlformats.org/officeDocument/2006/relationships/webSettings" Target="webSettings.xml"/><Relationship Id="rId237" Type="http://schemas.openxmlformats.org/officeDocument/2006/relationships/image" Target="media/image112.wmf"/><Relationship Id="rId791" Type="http://schemas.openxmlformats.org/officeDocument/2006/relationships/oleObject" Target="embeddings/oleObject412.bin"/><Relationship Id="rId889" Type="http://schemas.openxmlformats.org/officeDocument/2006/relationships/oleObject" Target="embeddings/oleObject462.bin"/><Relationship Id="rId1074" Type="http://schemas.openxmlformats.org/officeDocument/2006/relationships/image" Target="media/image513.wmf"/><Relationship Id="rId444" Type="http://schemas.openxmlformats.org/officeDocument/2006/relationships/oleObject" Target="embeddings/oleObject237.bin"/><Relationship Id="rId651" Type="http://schemas.openxmlformats.org/officeDocument/2006/relationships/image" Target="media/image303.wmf"/><Relationship Id="rId749" Type="http://schemas.openxmlformats.org/officeDocument/2006/relationships/image" Target="media/image352.wmf"/><Relationship Id="rId1281" Type="http://schemas.openxmlformats.org/officeDocument/2006/relationships/image" Target="media/image613.wmf"/><Relationship Id="rId1379" Type="http://schemas.openxmlformats.org/officeDocument/2006/relationships/image" Target="media/image662.wmf"/><Relationship Id="rId1502" Type="http://schemas.openxmlformats.org/officeDocument/2006/relationships/oleObject" Target="embeddings/oleObject774.bin"/><Relationship Id="rId290" Type="http://schemas.openxmlformats.org/officeDocument/2006/relationships/oleObject" Target="embeddings/oleObject146.bin"/><Relationship Id="rId304" Type="http://schemas.openxmlformats.org/officeDocument/2006/relationships/oleObject" Target="embeddings/oleObject153.bin"/><Relationship Id="rId388" Type="http://schemas.openxmlformats.org/officeDocument/2006/relationships/oleObject" Target="embeddings/oleObject208.bin"/><Relationship Id="rId511" Type="http://schemas.openxmlformats.org/officeDocument/2006/relationships/oleObject" Target="embeddings/oleObject272.bin"/><Relationship Id="rId609" Type="http://schemas.openxmlformats.org/officeDocument/2006/relationships/oleObject" Target="embeddings/oleObject320.bin"/><Relationship Id="rId956" Type="http://schemas.openxmlformats.org/officeDocument/2006/relationships/image" Target="media/image454.wmf"/><Relationship Id="rId1141" Type="http://schemas.openxmlformats.org/officeDocument/2006/relationships/oleObject" Target="embeddings/oleObject588.bin"/><Relationship Id="rId1239" Type="http://schemas.openxmlformats.org/officeDocument/2006/relationships/oleObject" Target="embeddings/oleObject638.bin"/><Relationship Id="rId85" Type="http://schemas.openxmlformats.org/officeDocument/2006/relationships/oleObject" Target="embeddings/oleObject40.bin"/><Relationship Id="rId150" Type="http://schemas.openxmlformats.org/officeDocument/2006/relationships/image" Target="media/image71.wmf"/><Relationship Id="rId595" Type="http://schemas.openxmlformats.org/officeDocument/2006/relationships/image" Target="media/image275.wmf"/><Relationship Id="rId816" Type="http://schemas.openxmlformats.org/officeDocument/2006/relationships/oleObject" Target="embeddings/oleObject425.bin"/><Relationship Id="rId1001" Type="http://schemas.openxmlformats.org/officeDocument/2006/relationships/oleObject" Target="embeddings/oleObject518.bin"/><Relationship Id="rId1446" Type="http://schemas.openxmlformats.org/officeDocument/2006/relationships/image" Target="media/image695.wmf"/><Relationship Id="rId248" Type="http://schemas.openxmlformats.org/officeDocument/2006/relationships/oleObject" Target="embeddings/oleObject125.bin"/><Relationship Id="rId455" Type="http://schemas.openxmlformats.org/officeDocument/2006/relationships/oleObject" Target="embeddings/oleObject244.bin"/><Relationship Id="rId662" Type="http://schemas.openxmlformats.org/officeDocument/2006/relationships/oleObject" Target="embeddings/oleObject347.bin"/><Relationship Id="rId1085" Type="http://schemas.openxmlformats.org/officeDocument/2006/relationships/oleObject" Target="embeddings/oleObject560.bin"/><Relationship Id="rId1292" Type="http://schemas.openxmlformats.org/officeDocument/2006/relationships/oleObject" Target="embeddings/oleObject667.bin"/><Relationship Id="rId1306" Type="http://schemas.openxmlformats.org/officeDocument/2006/relationships/oleObject" Target="embeddings/oleObject674.bin"/><Relationship Id="rId1513" Type="http://schemas.openxmlformats.org/officeDocument/2006/relationships/image" Target="media/image726.wmf"/><Relationship Id="rId12" Type="http://schemas.openxmlformats.org/officeDocument/2006/relationships/image" Target="media/image5.png"/><Relationship Id="rId108" Type="http://schemas.openxmlformats.org/officeDocument/2006/relationships/image" Target="media/image50.wmf"/><Relationship Id="rId315" Type="http://schemas.openxmlformats.org/officeDocument/2006/relationships/image" Target="media/image150.wmf"/><Relationship Id="rId522" Type="http://schemas.openxmlformats.org/officeDocument/2006/relationships/image" Target="media/image238.wmf"/><Relationship Id="rId967" Type="http://schemas.openxmlformats.org/officeDocument/2006/relationships/oleObject" Target="embeddings/oleObject501.bin"/><Relationship Id="rId1152" Type="http://schemas.openxmlformats.org/officeDocument/2006/relationships/image" Target="media/image552.wmf"/><Relationship Id="rId96" Type="http://schemas.openxmlformats.org/officeDocument/2006/relationships/image" Target="media/image44.wmf"/><Relationship Id="rId161" Type="http://schemas.openxmlformats.org/officeDocument/2006/relationships/oleObject" Target="embeddings/oleObject78.bin"/><Relationship Id="rId399" Type="http://schemas.openxmlformats.org/officeDocument/2006/relationships/image" Target="media/image179.wmf"/><Relationship Id="rId827" Type="http://schemas.openxmlformats.org/officeDocument/2006/relationships/image" Target="media/image390.wmf"/><Relationship Id="rId1012" Type="http://schemas.openxmlformats.org/officeDocument/2006/relationships/image" Target="media/image482.wmf"/><Relationship Id="rId1457" Type="http://schemas.openxmlformats.org/officeDocument/2006/relationships/oleObject" Target="embeddings/oleObject750.bin"/><Relationship Id="rId259" Type="http://schemas.openxmlformats.org/officeDocument/2006/relationships/image" Target="media/image122.wmf"/><Relationship Id="rId466" Type="http://schemas.openxmlformats.org/officeDocument/2006/relationships/image" Target="media/image210.wmf"/><Relationship Id="rId673" Type="http://schemas.openxmlformats.org/officeDocument/2006/relationships/image" Target="media/image314.wmf"/><Relationship Id="rId880" Type="http://schemas.openxmlformats.org/officeDocument/2006/relationships/image" Target="media/image416.wmf"/><Relationship Id="rId1096" Type="http://schemas.openxmlformats.org/officeDocument/2006/relationships/image" Target="media/image524.wmf"/><Relationship Id="rId1317" Type="http://schemas.openxmlformats.org/officeDocument/2006/relationships/image" Target="media/image631.wmf"/><Relationship Id="rId1524" Type="http://schemas.openxmlformats.org/officeDocument/2006/relationships/oleObject" Target="embeddings/oleObject786.bin"/><Relationship Id="rId23" Type="http://schemas.openxmlformats.org/officeDocument/2006/relationships/oleObject" Target="embeddings/oleObject4.bin"/><Relationship Id="rId119" Type="http://schemas.openxmlformats.org/officeDocument/2006/relationships/image" Target="media/image56.wmf"/><Relationship Id="rId326" Type="http://schemas.openxmlformats.org/officeDocument/2006/relationships/oleObject" Target="embeddings/oleObject165.bin"/><Relationship Id="rId533" Type="http://schemas.openxmlformats.org/officeDocument/2006/relationships/oleObject" Target="embeddings/oleObject283.bin"/><Relationship Id="rId978" Type="http://schemas.openxmlformats.org/officeDocument/2006/relationships/image" Target="media/image465.wmf"/><Relationship Id="rId1163" Type="http://schemas.openxmlformats.org/officeDocument/2006/relationships/oleObject" Target="embeddings/oleObject599.bin"/><Relationship Id="rId1370" Type="http://schemas.openxmlformats.org/officeDocument/2006/relationships/oleObject" Target="embeddings/oleObject706.bin"/><Relationship Id="rId740" Type="http://schemas.openxmlformats.org/officeDocument/2006/relationships/oleObject" Target="embeddings/oleObject386.bin"/><Relationship Id="rId838" Type="http://schemas.openxmlformats.org/officeDocument/2006/relationships/image" Target="media/image395.wmf"/><Relationship Id="rId1023" Type="http://schemas.openxmlformats.org/officeDocument/2006/relationships/oleObject" Target="embeddings/oleObject529.bin"/><Relationship Id="rId1468" Type="http://schemas.openxmlformats.org/officeDocument/2006/relationships/image" Target="media/image706.wmf"/><Relationship Id="rId172" Type="http://schemas.openxmlformats.org/officeDocument/2006/relationships/image" Target="media/image82.wmf"/><Relationship Id="rId477" Type="http://schemas.openxmlformats.org/officeDocument/2006/relationships/oleObject" Target="embeddings/oleObject255.bin"/><Relationship Id="rId600" Type="http://schemas.openxmlformats.org/officeDocument/2006/relationships/oleObject" Target="embeddings/oleObject316.bin"/><Relationship Id="rId684" Type="http://schemas.openxmlformats.org/officeDocument/2006/relationships/oleObject" Target="embeddings/oleObject358.bin"/><Relationship Id="rId1230" Type="http://schemas.openxmlformats.org/officeDocument/2006/relationships/image" Target="media/image590.wmf"/><Relationship Id="rId1328" Type="http://schemas.openxmlformats.org/officeDocument/2006/relationships/oleObject" Target="embeddings/oleObject685.bin"/><Relationship Id="rId1535" Type="http://schemas.openxmlformats.org/officeDocument/2006/relationships/fontTable" Target="fontTable.xml"/><Relationship Id="rId337" Type="http://schemas.openxmlformats.org/officeDocument/2006/relationships/oleObject" Target="embeddings/oleObject176.bin"/><Relationship Id="rId891" Type="http://schemas.openxmlformats.org/officeDocument/2006/relationships/oleObject" Target="embeddings/oleObject463.bin"/><Relationship Id="rId905" Type="http://schemas.openxmlformats.org/officeDocument/2006/relationships/oleObject" Target="embeddings/oleObject470.bin"/><Relationship Id="rId989" Type="http://schemas.openxmlformats.org/officeDocument/2006/relationships/oleObject" Target="embeddings/oleObject512.bin"/><Relationship Id="rId34" Type="http://schemas.openxmlformats.org/officeDocument/2006/relationships/oleObject" Target="embeddings/oleObject9.bin"/><Relationship Id="rId544" Type="http://schemas.openxmlformats.org/officeDocument/2006/relationships/image" Target="media/image249.wmf"/><Relationship Id="rId751" Type="http://schemas.openxmlformats.org/officeDocument/2006/relationships/image" Target="media/image353.wmf"/><Relationship Id="rId849" Type="http://schemas.openxmlformats.org/officeDocument/2006/relationships/oleObject" Target="embeddings/oleObject442.bin"/><Relationship Id="rId1174" Type="http://schemas.openxmlformats.org/officeDocument/2006/relationships/oleObject" Target="embeddings/oleObject604.bin"/><Relationship Id="rId1381" Type="http://schemas.openxmlformats.org/officeDocument/2006/relationships/image" Target="media/image663.wmf"/><Relationship Id="rId1479" Type="http://schemas.openxmlformats.org/officeDocument/2006/relationships/image" Target="media/image711.wmf"/><Relationship Id="rId183" Type="http://schemas.openxmlformats.org/officeDocument/2006/relationships/oleObject" Target="embeddings/oleObject89.bin"/><Relationship Id="rId390" Type="http://schemas.openxmlformats.org/officeDocument/2006/relationships/oleObject" Target="embeddings/oleObject209.bin"/><Relationship Id="rId404" Type="http://schemas.openxmlformats.org/officeDocument/2006/relationships/oleObject" Target="embeddings/oleObject216.bin"/><Relationship Id="rId611" Type="http://schemas.openxmlformats.org/officeDocument/2006/relationships/oleObject" Target="embeddings/oleObject321.bin"/><Relationship Id="rId1034" Type="http://schemas.openxmlformats.org/officeDocument/2006/relationships/image" Target="media/image493.wmf"/><Relationship Id="rId1241" Type="http://schemas.openxmlformats.org/officeDocument/2006/relationships/oleObject" Target="embeddings/oleObject639.bin"/><Relationship Id="rId1339" Type="http://schemas.openxmlformats.org/officeDocument/2006/relationships/image" Target="media/image642.wmf"/><Relationship Id="rId250" Type="http://schemas.openxmlformats.org/officeDocument/2006/relationships/oleObject" Target="embeddings/oleObject126.bin"/><Relationship Id="rId488" Type="http://schemas.openxmlformats.org/officeDocument/2006/relationships/image" Target="media/image221.wmf"/><Relationship Id="rId695" Type="http://schemas.openxmlformats.org/officeDocument/2006/relationships/image" Target="media/image325.wmf"/><Relationship Id="rId709" Type="http://schemas.openxmlformats.org/officeDocument/2006/relationships/image" Target="media/image332.wmf"/><Relationship Id="rId916" Type="http://schemas.openxmlformats.org/officeDocument/2006/relationships/image" Target="media/image434.wmf"/><Relationship Id="rId1101" Type="http://schemas.openxmlformats.org/officeDocument/2006/relationships/oleObject" Target="embeddings/oleObject568.bin"/><Relationship Id="rId45" Type="http://schemas.openxmlformats.org/officeDocument/2006/relationships/image" Target="media/image21.wmf"/><Relationship Id="rId110" Type="http://schemas.openxmlformats.org/officeDocument/2006/relationships/image" Target="media/image51.wmf"/><Relationship Id="rId348" Type="http://schemas.openxmlformats.org/officeDocument/2006/relationships/oleObject" Target="embeddings/oleObject187.bin"/><Relationship Id="rId555" Type="http://schemas.openxmlformats.org/officeDocument/2006/relationships/oleObject" Target="embeddings/oleObject294.bin"/><Relationship Id="rId762" Type="http://schemas.openxmlformats.org/officeDocument/2006/relationships/image" Target="media/image358.wmf"/><Relationship Id="rId1185" Type="http://schemas.openxmlformats.org/officeDocument/2006/relationships/image" Target="media/image569.wmf"/><Relationship Id="rId1392" Type="http://schemas.openxmlformats.org/officeDocument/2006/relationships/oleObject" Target="embeddings/oleObject717.bin"/><Relationship Id="rId1406" Type="http://schemas.openxmlformats.org/officeDocument/2006/relationships/oleObject" Target="embeddings/oleObject724.bin"/><Relationship Id="rId194" Type="http://schemas.openxmlformats.org/officeDocument/2006/relationships/image" Target="media/image91.wmf"/><Relationship Id="rId208" Type="http://schemas.openxmlformats.org/officeDocument/2006/relationships/image" Target="media/image97.wmf"/><Relationship Id="rId415" Type="http://schemas.openxmlformats.org/officeDocument/2006/relationships/image" Target="media/image187.wmf"/><Relationship Id="rId622" Type="http://schemas.openxmlformats.org/officeDocument/2006/relationships/oleObject" Target="embeddings/oleObject327.bin"/><Relationship Id="rId1045" Type="http://schemas.openxmlformats.org/officeDocument/2006/relationships/oleObject" Target="embeddings/oleObject540.bin"/><Relationship Id="rId1252" Type="http://schemas.openxmlformats.org/officeDocument/2006/relationships/image" Target="media/image601.wmf"/><Relationship Id="rId261" Type="http://schemas.openxmlformats.org/officeDocument/2006/relationships/image" Target="media/image123.wmf"/><Relationship Id="rId499" Type="http://schemas.openxmlformats.org/officeDocument/2006/relationships/oleObject" Target="embeddings/oleObject266.bin"/><Relationship Id="rId927" Type="http://schemas.openxmlformats.org/officeDocument/2006/relationships/oleObject" Target="embeddings/oleObject481.bin"/><Relationship Id="rId1112" Type="http://schemas.openxmlformats.org/officeDocument/2006/relationships/image" Target="media/image532.wmf"/><Relationship Id="rId56" Type="http://schemas.openxmlformats.org/officeDocument/2006/relationships/oleObject" Target="embeddings/oleObject25.bin"/><Relationship Id="rId359" Type="http://schemas.openxmlformats.org/officeDocument/2006/relationships/image" Target="media/image159.wmf"/><Relationship Id="rId566" Type="http://schemas.openxmlformats.org/officeDocument/2006/relationships/oleObject" Target="embeddings/oleObject299.bin"/><Relationship Id="rId773" Type="http://schemas.openxmlformats.org/officeDocument/2006/relationships/oleObject" Target="embeddings/oleObject403.bin"/><Relationship Id="rId1196" Type="http://schemas.openxmlformats.org/officeDocument/2006/relationships/oleObject" Target="embeddings/oleObject615.bin"/><Relationship Id="rId1417" Type="http://schemas.openxmlformats.org/officeDocument/2006/relationships/oleObject" Target="embeddings/oleObject730.bin"/><Relationship Id="rId121" Type="http://schemas.openxmlformats.org/officeDocument/2006/relationships/image" Target="media/image57.wmf"/><Relationship Id="rId219" Type="http://schemas.openxmlformats.org/officeDocument/2006/relationships/oleObject" Target="embeddings/oleObject110.bin"/><Relationship Id="rId426" Type="http://schemas.openxmlformats.org/officeDocument/2006/relationships/image" Target="media/image192.wmf"/><Relationship Id="rId633" Type="http://schemas.openxmlformats.org/officeDocument/2006/relationships/image" Target="media/image294.wmf"/><Relationship Id="rId980" Type="http://schemas.openxmlformats.org/officeDocument/2006/relationships/image" Target="media/image466.wmf"/><Relationship Id="rId1056" Type="http://schemas.openxmlformats.org/officeDocument/2006/relationships/image" Target="media/image504.wmf"/><Relationship Id="rId1263" Type="http://schemas.openxmlformats.org/officeDocument/2006/relationships/oleObject" Target="embeddings/oleObject650.bin"/><Relationship Id="rId840" Type="http://schemas.openxmlformats.org/officeDocument/2006/relationships/image" Target="media/image396.wmf"/><Relationship Id="rId938" Type="http://schemas.openxmlformats.org/officeDocument/2006/relationships/image" Target="media/image445.wmf"/><Relationship Id="rId1470" Type="http://schemas.openxmlformats.org/officeDocument/2006/relationships/image" Target="media/image707.wmf"/><Relationship Id="rId67" Type="http://schemas.openxmlformats.org/officeDocument/2006/relationships/oleObject" Target="embeddings/oleObject31.bin"/><Relationship Id="rId272" Type="http://schemas.openxmlformats.org/officeDocument/2006/relationships/oleObject" Target="embeddings/oleObject137.bin"/><Relationship Id="rId577" Type="http://schemas.openxmlformats.org/officeDocument/2006/relationships/image" Target="media/image266.wmf"/><Relationship Id="rId700" Type="http://schemas.openxmlformats.org/officeDocument/2006/relationships/oleObject" Target="embeddings/oleObject366.bin"/><Relationship Id="rId1123" Type="http://schemas.openxmlformats.org/officeDocument/2006/relationships/oleObject" Target="embeddings/oleObject579.bin"/><Relationship Id="rId1330" Type="http://schemas.openxmlformats.org/officeDocument/2006/relationships/oleObject" Target="embeddings/oleObject686.bin"/><Relationship Id="rId1428" Type="http://schemas.openxmlformats.org/officeDocument/2006/relationships/image" Target="media/image686.wmf"/><Relationship Id="rId132" Type="http://schemas.openxmlformats.org/officeDocument/2006/relationships/image" Target="media/image62.wmf"/><Relationship Id="rId784" Type="http://schemas.openxmlformats.org/officeDocument/2006/relationships/image" Target="media/image369.wmf"/><Relationship Id="rId991" Type="http://schemas.openxmlformats.org/officeDocument/2006/relationships/oleObject" Target="embeddings/oleObject513.bin"/><Relationship Id="rId1067" Type="http://schemas.openxmlformats.org/officeDocument/2006/relationships/oleObject" Target="embeddings/oleObject551.bin"/><Relationship Id="rId437" Type="http://schemas.openxmlformats.org/officeDocument/2006/relationships/image" Target="media/image198.wmf"/><Relationship Id="rId644" Type="http://schemas.openxmlformats.org/officeDocument/2006/relationships/oleObject" Target="embeddings/oleObject338.bin"/><Relationship Id="rId851" Type="http://schemas.openxmlformats.org/officeDocument/2006/relationships/oleObject" Target="embeddings/oleObject443.bin"/><Relationship Id="rId1274" Type="http://schemas.openxmlformats.org/officeDocument/2006/relationships/oleObject" Target="embeddings/oleObject658.bin"/><Relationship Id="rId1481" Type="http://schemas.openxmlformats.org/officeDocument/2006/relationships/image" Target="media/image712.wmf"/><Relationship Id="rId283" Type="http://schemas.openxmlformats.org/officeDocument/2006/relationships/image" Target="media/image134.wmf"/><Relationship Id="rId490" Type="http://schemas.openxmlformats.org/officeDocument/2006/relationships/image" Target="media/image222.wmf"/><Relationship Id="rId504" Type="http://schemas.openxmlformats.org/officeDocument/2006/relationships/image" Target="media/image229.wmf"/><Relationship Id="rId711" Type="http://schemas.openxmlformats.org/officeDocument/2006/relationships/image" Target="media/image333.wmf"/><Relationship Id="rId949" Type="http://schemas.openxmlformats.org/officeDocument/2006/relationships/oleObject" Target="embeddings/oleObject492.bin"/><Relationship Id="rId1134" Type="http://schemas.openxmlformats.org/officeDocument/2006/relationships/image" Target="media/image543.wmf"/><Relationship Id="rId1341" Type="http://schemas.openxmlformats.org/officeDocument/2006/relationships/image" Target="media/image643.wmf"/><Relationship Id="rId78" Type="http://schemas.openxmlformats.org/officeDocument/2006/relationships/image" Target="media/image35.wmf"/><Relationship Id="rId143" Type="http://schemas.openxmlformats.org/officeDocument/2006/relationships/oleObject" Target="embeddings/oleObject69.bin"/><Relationship Id="rId350" Type="http://schemas.openxmlformats.org/officeDocument/2006/relationships/image" Target="media/image155.wmf"/><Relationship Id="rId588" Type="http://schemas.openxmlformats.org/officeDocument/2006/relationships/oleObject" Target="embeddings/oleObject310.bin"/><Relationship Id="rId795" Type="http://schemas.openxmlformats.org/officeDocument/2006/relationships/oleObject" Target="embeddings/oleObject414.bin"/><Relationship Id="rId809" Type="http://schemas.openxmlformats.org/officeDocument/2006/relationships/image" Target="media/image381.wmf"/><Relationship Id="rId1201" Type="http://schemas.openxmlformats.org/officeDocument/2006/relationships/image" Target="media/image577.wmf"/><Relationship Id="rId1439" Type="http://schemas.openxmlformats.org/officeDocument/2006/relationships/oleObject" Target="embeddings/oleObject741.bin"/><Relationship Id="rId9" Type="http://schemas.openxmlformats.org/officeDocument/2006/relationships/image" Target="media/image2.gif"/><Relationship Id="rId210" Type="http://schemas.openxmlformats.org/officeDocument/2006/relationships/image" Target="media/image98.wmf"/><Relationship Id="rId448" Type="http://schemas.openxmlformats.org/officeDocument/2006/relationships/oleObject" Target="embeddings/oleObject240.bin"/><Relationship Id="rId655" Type="http://schemas.openxmlformats.org/officeDocument/2006/relationships/image" Target="media/image305.wmf"/><Relationship Id="rId862" Type="http://schemas.openxmlformats.org/officeDocument/2006/relationships/image" Target="media/image407.wmf"/><Relationship Id="rId1078" Type="http://schemas.openxmlformats.org/officeDocument/2006/relationships/image" Target="media/image515.wmf"/><Relationship Id="rId1285" Type="http://schemas.openxmlformats.org/officeDocument/2006/relationships/image" Target="media/image615.wmf"/><Relationship Id="rId1492" Type="http://schemas.openxmlformats.org/officeDocument/2006/relationships/oleObject" Target="embeddings/oleObject768.bin"/><Relationship Id="rId1506" Type="http://schemas.openxmlformats.org/officeDocument/2006/relationships/oleObject" Target="embeddings/oleObject777.bin"/><Relationship Id="rId294" Type="http://schemas.openxmlformats.org/officeDocument/2006/relationships/oleObject" Target="embeddings/oleObject148.bin"/><Relationship Id="rId308" Type="http://schemas.openxmlformats.org/officeDocument/2006/relationships/oleObject" Target="embeddings/oleObject155.bin"/><Relationship Id="rId515" Type="http://schemas.openxmlformats.org/officeDocument/2006/relationships/oleObject" Target="embeddings/oleObject274.bin"/><Relationship Id="rId722" Type="http://schemas.openxmlformats.org/officeDocument/2006/relationships/oleObject" Target="embeddings/oleObject377.bin"/><Relationship Id="rId1145" Type="http://schemas.openxmlformats.org/officeDocument/2006/relationships/oleObject" Target="embeddings/oleObject590.bin"/><Relationship Id="rId1352" Type="http://schemas.openxmlformats.org/officeDocument/2006/relationships/oleObject" Target="embeddings/oleObject697.bin"/><Relationship Id="rId89" Type="http://schemas.openxmlformats.org/officeDocument/2006/relationships/oleObject" Target="embeddings/oleObject42.bin"/><Relationship Id="rId154" Type="http://schemas.openxmlformats.org/officeDocument/2006/relationships/image" Target="media/image73.wmf"/><Relationship Id="rId361" Type="http://schemas.openxmlformats.org/officeDocument/2006/relationships/image" Target="media/image160.wmf"/><Relationship Id="rId599" Type="http://schemas.openxmlformats.org/officeDocument/2006/relationships/image" Target="media/image277.wmf"/><Relationship Id="rId1005" Type="http://schemas.openxmlformats.org/officeDocument/2006/relationships/oleObject" Target="embeddings/oleObject520.bin"/><Relationship Id="rId1212" Type="http://schemas.openxmlformats.org/officeDocument/2006/relationships/oleObject" Target="embeddings/oleObject625.bin"/><Relationship Id="rId459" Type="http://schemas.openxmlformats.org/officeDocument/2006/relationships/oleObject" Target="embeddings/oleObject246.bin"/><Relationship Id="rId666" Type="http://schemas.openxmlformats.org/officeDocument/2006/relationships/oleObject" Target="embeddings/oleObject349.bin"/><Relationship Id="rId873" Type="http://schemas.openxmlformats.org/officeDocument/2006/relationships/oleObject" Target="embeddings/oleObject454.bin"/><Relationship Id="rId1089" Type="http://schemas.openxmlformats.org/officeDocument/2006/relationships/oleObject" Target="embeddings/oleObject562.bin"/><Relationship Id="rId1296" Type="http://schemas.openxmlformats.org/officeDocument/2006/relationships/oleObject" Target="embeddings/oleObject669.bin"/><Relationship Id="rId1517" Type="http://schemas.openxmlformats.org/officeDocument/2006/relationships/image" Target="media/image728.wmf"/><Relationship Id="rId16" Type="http://schemas.openxmlformats.org/officeDocument/2006/relationships/image" Target="media/image9.wmf"/><Relationship Id="rId221" Type="http://schemas.openxmlformats.org/officeDocument/2006/relationships/oleObject" Target="embeddings/oleObject111.bin"/><Relationship Id="rId319" Type="http://schemas.openxmlformats.org/officeDocument/2006/relationships/image" Target="media/image152.wmf"/><Relationship Id="rId526" Type="http://schemas.openxmlformats.org/officeDocument/2006/relationships/image" Target="media/image240.wmf"/><Relationship Id="rId1156" Type="http://schemas.openxmlformats.org/officeDocument/2006/relationships/image" Target="media/image554.wmf"/><Relationship Id="rId1363" Type="http://schemas.openxmlformats.org/officeDocument/2006/relationships/image" Target="media/image654.wmf"/><Relationship Id="rId733" Type="http://schemas.openxmlformats.org/officeDocument/2006/relationships/image" Target="media/image344.wmf"/><Relationship Id="rId940" Type="http://schemas.openxmlformats.org/officeDocument/2006/relationships/image" Target="media/image446.wmf"/><Relationship Id="rId1016" Type="http://schemas.openxmlformats.org/officeDocument/2006/relationships/image" Target="media/image484.wmf"/><Relationship Id="rId165" Type="http://schemas.openxmlformats.org/officeDocument/2006/relationships/oleObject" Target="embeddings/oleObject80.bin"/><Relationship Id="rId372" Type="http://schemas.openxmlformats.org/officeDocument/2006/relationships/oleObject" Target="embeddings/oleObject200.bin"/><Relationship Id="rId677" Type="http://schemas.openxmlformats.org/officeDocument/2006/relationships/image" Target="media/image316.wmf"/><Relationship Id="rId800" Type="http://schemas.openxmlformats.org/officeDocument/2006/relationships/image" Target="media/image377.wmf"/><Relationship Id="rId1223" Type="http://schemas.openxmlformats.org/officeDocument/2006/relationships/oleObject" Target="embeddings/oleObject630.bin"/><Relationship Id="rId1430" Type="http://schemas.openxmlformats.org/officeDocument/2006/relationships/image" Target="media/image687.wmf"/><Relationship Id="rId1528" Type="http://schemas.openxmlformats.org/officeDocument/2006/relationships/oleObject" Target="embeddings/oleObject788.bin"/><Relationship Id="rId232" Type="http://schemas.openxmlformats.org/officeDocument/2006/relationships/oleObject" Target="embeddings/oleObject116.bin"/><Relationship Id="rId884" Type="http://schemas.openxmlformats.org/officeDocument/2006/relationships/image" Target="media/image418.wmf"/><Relationship Id="rId27" Type="http://schemas.openxmlformats.org/officeDocument/2006/relationships/oleObject" Target="embeddings/oleObject6.bin"/><Relationship Id="rId537" Type="http://schemas.openxmlformats.org/officeDocument/2006/relationships/oleObject" Target="embeddings/oleObject285.bin"/><Relationship Id="rId744" Type="http://schemas.openxmlformats.org/officeDocument/2006/relationships/oleObject" Target="embeddings/oleObject388.bin"/><Relationship Id="rId951" Type="http://schemas.openxmlformats.org/officeDocument/2006/relationships/oleObject" Target="embeddings/oleObject493.bin"/><Relationship Id="rId1167" Type="http://schemas.openxmlformats.org/officeDocument/2006/relationships/oleObject" Target="embeddings/oleObject601.bin"/><Relationship Id="rId1374" Type="http://schemas.openxmlformats.org/officeDocument/2006/relationships/oleObject" Target="embeddings/oleObject708.bin"/><Relationship Id="rId80" Type="http://schemas.openxmlformats.org/officeDocument/2006/relationships/image" Target="media/image36.wmf"/><Relationship Id="rId176" Type="http://schemas.openxmlformats.org/officeDocument/2006/relationships/image" Target="media/image84.wmf"/><Relationship Id="rId383" Type="http://schemas.openxmlformats.org/officeDocument/2006/relationships/image" Target="media/image171.wmf"/><Relationship Id="rId590" Type="http://schemas.openxmlformats.org/officeDocument/2006/relationships/oleObject" Target="embeddings/oleObject311.bin"/><Relationship Id="rId604" Type="http://schemas.openxmlformats.org/officeDocument/2006/relationships/image" Target="media/image280.wmf"/><Relationship Id="rId811" Type="http://schemas.openxmlformats.org/officeDocument/2006/relationships/image" Target="media/image382.wmf"/><Relationship Id="rId1027" Type="http://schemas.openxmlformats.org/officeDocument/2006/relationships/oleObject" Target="embeddings/oleObject531.bin"/><Relationship Id="rId1234" Type="http://schemas.openxmlformats.org/officeDocument/2006/relationships/image" Target="media/image592.wmf"/><Relationship Id="rId1441" Type="http://schemas.openxmlformats.org/officeDocument/2006/relationships/oleObject" Target="embeddings/oleObject742.bin"/><Relationship Id="rId243" Type="http://schemas.openxmlformats.org/officeDocument/2006/relationships/image" Target="media/image114.wmf"/><Relationship Id="rId450" Type="http://schemas.openxmlformats.org/officeDocument/2006/relationships/oleObject" Target="embeddings/oleObject241.bin"/><Relationship Id="rId688" Type="http://schemas.openxmlformats.org/officeDocument/2006/relationships/oleObject" Target="embeddings/oleObject360.bin"/><Relationship Id="rId895" Type="http://schemas.openxmlformats.org/officeDocument/2006/relationships/oleObject" Target="embeddings/oleObject465.bin"/><Relationship Id="rId909" Type="http://schemas.openxmlformats.org/officeDocument/2006/relationships/oleObject" Target="embeddings/oleObject472.bin"/><Relationship Id="rId1080" Type="http://schemas.openxmlformats.org/officeDocument/2006/relationships/image" Target="media/image516.wmf"/><Relationship Id="rId1301" Type="http://schemas.openxmlformats.org/officeDocument/2006/relationships/image" Target="media/image623.wmf"/><Relationship Id="rId38" Type="http://schemas.openxmlformats.org/officeDocument/2006/relationships/oleObject" Target="embeddings/oleObject12.bin"/><Relationship Id="rId103" Type="http://schemas.openxmlformats.org/officeDocument/2006/relationships/oleObject" Target="embeddings/oleObject49.bin"/><Relationship Id="rId310" Type="http://schemas.openxmlformats.org/officeDocument/2006/relationships/oleObject" Target="embeddings/oleObject156.bin"/><Relationship Id="rId548" Type="http://schemas.openxmlformats.org/officeDocument/2006/relationships/image" Target="media/image251.wmf"/><Relationship Id="rId755" Type="http://schemas.openxmlformats.org/officeDocument/2006/relationships/image" Target="media/image355.wmf"/><Relationship Id="rId962" Type="http://schemas.openxmlformats.org/officeDocument/2006/relationships/image" Target="media/image457.wmf"/><Relationship Id="rId1178" Type="http://schemas.openxmlformats.org/officeDocument/2006/relationships/oleObject" Target="embeddings/oleObject606.bin"/><Relationship Id="rId1385" Type="http://schemas.openxmlformats.org/officeDocument/2006/relationships/image" Target="media/image665.wmf"/><Relationship Id="rId91" Type="http://schemas.openxmlformats.org/officeDocument/2006/relationships/oleObject" Target="embeddings/oleObject43.bin"/><Relationship Id="rId187" Type="http://schemas.openxmlformats.org/officeDocument/2006/relationships/oleObject" Target="embeddings/oleObject91.bin"/><Relationship Id="rId394" Type="http://schemas.openxmlformats.org/officeDocument/2006/relationships/oleObject" Target="embeddings/oleObject211.bin"/><Relationship Id="rId408" Type="http://schemas.openxmlformats.org/officeDocument/2006/relationships/oleObject" Target="embeddings/oleObject218.bin"/><Relationship Id="rId615" Type="http://schemas.openxmlformats.org/officeDocument/2006/relationships/image" Target="media/image285.wmf"/><Relationship Id="rId822" Type="http://schemas.openxmlformats.org/officeDocument/2006/relationships/oleObject" Target="embeddings/oleObject428.bin"/><Relationship Id="rId1038" Type="http://schemas.openxmlformats.org/officeDocument/2006/relationships/image" Target="media/image495.wmf"/><Relationship Id="rId1245" Type="http://schemas.openxmlformats.org/officeDocument/2006/relationships/oleObject" Target="embeddings/oleObject641.bin"/><Relationship Id="rId1452" Type="http://schemas.openxmlformats.org/officeDocument/2006/relationships/image" Target="media/image698.wmf"/><Relationship Id="rId254" Type="http://schemas.openxmlformats.org/officeDocument/2006/relationships/oleObject" Target="embeddings/oleObject128.bin"/><Relationship Id="rId699" Type="http://schemas.openxmlformats.org/officeDocument/2006/relationships/image" Target="media/image327.wmf"/><Relationship Id="rId1091" Type="http://schemas.openxmlformats.org/officeDocument/2006/relationships/oleObject" Target="embeddings/oleObject563.bin"/><Relationship Id="rId1105" Type="http://schemas.openxmlformats.org/officeDocument/2006/relationships/oleObject" Target="embeddings/oleObject570.bin"/><Relationship Id="rId1312" Type="http://schemas.openxmlformats.org/officeDocument/2006/relationships/oleObject" Target="embeddings/oleObject677.bin"/><Relationship Id="rId49" Type="http://schemas.openxmlformats.org/officeDocument/2006/relationships/oleObject" Target="embeddings/oleObject20.bin"/><Relationship Id="rId114" Type="http://schemas.openxmlformats.org/officeDocument/2006/relationships/image" Target="media/image53.wmf"/><Relationship Id="rId461" Type="http://schemas.openxmlformats.org/officeDocument/2006/relationships/oleObject" Target="embeddings/oleObject247.bin"/><Relationship Id="rId559" Type="http://schemas.openxmlformats.org/officeDocument/2006/relationships/oleObject" Target="embeddings/oleObject296.bin"/><Relationship Id="rId766" Type="http://schemas.openxmlformats.org/officeDocument/2006/relationships/image" Target="media/image360.wmf"/><Relationship Id="rId1189" Type="http://schemas.openxmlformats.org/officeDocument/2006/relationships/image" Target="media/image571.wmf"/><Relationship Id="rId1396" Type="http://schemas.openxmlformats.org/officeDocument/2006/relationships/oleObject" Target="embeddings/oleObject719.bin"/><Relationship Id="rId198" Type="http://schemas.openxmlformats.org/officeDocument/2006/relationships/image" Target="media/image92.wmf"/><Relationship Id="rId321" Type="http://schemas.openxmlformats.org/officeDocument/2006/relationships/image" Target="media/image153.wmf"/><Relationship Id="rId419" Type="http://schemas.openxmlformats.org/officeDocument/2006/relationships/image" Target="media/image189.wmf"/><Relationship Id="rId626" Type="http://schemas.openxmlformats.org/officeDocument/2006/relationships/oleObject" Target="embeddings/oleObject329.bin"/><Relationship Id="rId973" Type="http://schemas.openxmlformats.org/officeDocument/2006/relationships/oleObject" Target="embeddings/oleObject504.bin"/><Relationship Id="rId1049" Type="http://schemas.openxmlformats.org/officeDocument/2006/relationships/oleObject" Target="embeddings/oleObject542.bin"/><Relationship Id="rId1256" Type="http://schemas.openxmlformats.org/officeDocument/2006/relationships/image" Target="media/image603.wmf"/><Relationship Id="rId833" Type="http://schemas.openxmlformats.org/officeDocument/2006/relationships/oleObject" Target="embeddings/oleObject434.bin"/><Relationship Id="rId1116" Type="http://schemas.openxmlformats.org/officeDocument/2006/relationships/image" Target="media/image534.wmf"/><Relationship Id="rId1463" Type="http://schemas.openxmlformats.org/officeDocument/2006/relationships/oleObject" Target="embeddings/oleObject753.bin"/><Relationship Id="rId265" Type="http://schemas.openxmlformats.org/officeDocument/2006/relationships/image" Target="media/image125.wmf"/><Relationship Id="rId472" Type="http://schemas.openxmlformats.org/officeDocument/2006/relationships/image" Target="media/image213.wmf"/><Relationship Id="rId900" Type="http://schemas.openxmlformats.org/officeDocument/2006/relationships/image" Target="media/image426.wmf"/><Relationship Id="rId1323" Type="http://schemas.openxmlformats.org/officeDocument/2006/relationships/image" Target="media/image634.wmf"/><Relationship Id="rId1530" Type="http://schemas.openxmlformats.org/officeDocument/2006/relationships/oleObject" Target="embeddings/oleObject789.bin"/><Relationship Id="rId125" Type="http://schemas.openxmlformats.org/officeDocument/2006/relationships/oleObject" Target="embeddings/oleObject60.bin"/><Relationship Id="rId332" Type="http://schemas.openxmlformats.org/officeDocument/2006/relationships/oleObject" Target="embeddings/oleObject171.bin"/><Relationship Id="rId777" Type="http://schemas.openxmlformats.org/officeDocument/2006/relationships/oleObject" Target="embeddings/oleObject405.bin"/><Relationship Id="rId984" Type="http://schemas.openxmlformats.org/officeDocument/2006/relationships/image" Target="media/image468.wmf"/><Relationship Id="rId637" Type="http://schemas.openxmlformats.org/officeDocument/2006/relationships/image" Target="media/image296.wmf"/><Relationship Id="rId844" Type="http://schemas.openxmlformats.org/officeDocument/2006/relationships/image" Target="media/image398.wmf"/><Relationship Id="rId1267" Type="http://schemas.openxmlformats.org/officeDocument/2006/relationships/oleObject" Target="embeddings/oleObject653.bin"/><Relationship Id="rId1474" Type="http://schemas.openxmlformats.org/officeDocument/2006/relationships/oleObject" Target="embeddings/oleObject759.bin"/><Relationship Id="rId276" Type="http://schemas.openxmlformats.org/officeDocument/2006/relationships/oleObject" Target="embeddings/oleObject139.bin"/><Relationship Id="rId483" Type="http://schemas.openxmlformats.org/officeDocument/2006/relationships/oleObject" Target="embeddings/oleObject258.bin"/><Relationship Id="rId690" Type="http://schemas.openxmlformats.org/officeDocument/2006/relationships/oleObject" Target="embeddings/oleObject361.bin"/><Relationship Id="rId704" Type="http://schemas.openxmlformats.org/officeDocument/2006/relationships/oleObject" Target="embeddings/oleObject368.bin"/><Relationship Id="rId911" Type="http://schemas.openxmlformats.org/officeDocument/2006/relationships/oleObject" Target="embeddings/oleObject473.bin"/><Relationship Id="rId1127" Type="http://schemas.openxmlformats.org/officeDocument/2006/relationships/oleObject" Target="embeddings/oleObject581.bin"/><Relationship Id="rId1334" Type="http://schemas.openxmlformats.org/officeDocument/2006/relationships/oleObject" Target="embeddings/oleObject688.bin"/><Relationship Id="rId40" Type="http://schemas.openxmlformats.org/officeDocument/2006/relationships/oleObject" Target="embeddings/oleObject14.bin"/><Relationship Id="rId136" Type="http://schemas.openxmlformats.org/officeDocument/2006/relationships/image" Target="media/image64.wmf"/><Relationship Id="rId343" Type="http://schemas.openxmlformats.org/officeDocument/2006/relationships/oleObject" Target="embeddings/oleObject182.bin"/><Relationship Id="rId550" Type="http://schemas.openxmlformats.org/officeDocument/2006/relationships/image" Target="media/image252.wmf"/><Relationship Id="rId788" Type="http://schemas.openxmlformats.org/officeDocument/2006/relationships/image" Target="media/image371.wmf"/><Relationship Id="rId995" Type="http://schemas.openxmlformats.org/officeDocument/2006/relationships/oleObject" Target="embeddings/oleObject515.bin"/><Relationship Id="rId1180" Type="http://schemas.openxmlformats.org/officeDocument/2006/relationships/oleObject" Target="embeddings/oleObject607.bin"/><Relationship Id="rId1401" Type="http://schemas.openxmlformats.org/officeDocument/2006/relationships/image" Target="media/image673.wmf"/><Relationship Id="rId203" Type="http://schemas.openxmlformats.org/officeDocument/2006/relationships/oleObject" Target="embeddings/oleObject102.bin"/><Relationship Id="rId648" Type="http://schemas.openxmlformats.org/officeDocument/2006/relationships/oleObject" Target="embeddings/oleObject340.bin"/><Relationship Id="rId855" Type="http://schemas.openxmlformats.org/officeDocument/2006/relationships/oleObject" Target="embeddings/oleObject445.bin"/><Relationship Id="rId1040" Type="http://schemas.openxmlformats.org/officeDocument/2006/relationships/image" Target="media/image496.wmf"/><Relationship Id="rId1278" Type="http://schemas.openxmlformats.org/officeDocument/2006/relationships/oleObject" Target="embeddings/oleObject660.bin"/><Relationship Id="rId1485" Type="http://schemas.openxmlformats.org/officeDocument/2006/relationships/image" Target="media/image714.wmf"/><Relationship Id="rId287" Type="http://schemas.openxmlformats.org/officeDocument/2006/relationships/image" Target="media/image136.wmf"/><Relationship Id="rId410" Type="http://schemas.openxmlformats.org/officeDocument/2006/relationships/oleObject" Target="embeddings/oleObject219.bin"/><Relationship Id="rId494" Type="http://schemas.openxmlformats.org/officeDocument/2006/relationships/image" Target="media/image224.wmf"/><Relationship Id="rId508" Type="http://schemas.openxmlformats.org/officeDocument/2006/relationships/image" Target="media/image231.wmf"/><Relationship Id="rId715" Type="http://schemas.openxmlformats.org/officeDocument/2006/relationships/image" Target="media/image335.wmf"/><Relationship Id="rId922" Type="http://schemas.openxmlformats.org/officeDocument/2006/relationships/image" Target="media/image437.wmf"/><Relationship Id="rId1138" Type="http://schemas.openxmlformats.org/officeDocument/2006/relationships/image" Target="media/image545.wmf"/><Relationship Id="rId1345" Type="http://schemas.openxmlformats.org/officeDocument/2006/relationships/image" Target="media/image645.wmf"/><Relationship Id="rId147" Type="http://schemas.openxmlformats.org/officeDocument/2006/relationships/oleObject" Target="embeddings/oleObject71.bin"/><Relationship Id="rId354" Type="http://schemas.openxmlformats.org/officeDocument/2006/relationships/image" Target="media/image157.wmf"/><Relationship Id="rId799" Type="http://schemas.openxmlformats.org/officeDocument/2006/relationships/oleObject" Target="embeddings/oleObject416.bin"/><Relationship Id="rId1191" Type="http://schemas.openxmlformats.org/officeDocument/2006/relationships/image" Target="media/image572.wmf"/><Relationship Id="rId1205" Type="http://schemas.openxmlformats.org/officeDocument/2006/relationships/image" Target="media/image579.wmf"/><Relationship Id="rId51" Type="http://schemas.openxmlformats.org/officeDocument/2006/relationships/oleObject" Target="embeddings/oleObject22.bin"/><Relationship Id="rId561" Type="http://schemas.openxmlformats.org/officeDocument/2006/relationships/oleObject" Target="embeddings/oleObject297.bin"/><Relationship Id="rId659" Type="http://schemas.openxmlformats.org/officeDocument/2006/relationships/image" Target="media/image307.wmf"/><Relationship Id="rId866" Type="http://schemas.openxmlformats.org/officeDocument/2006/relationships/image" Target="media/image409.wmf"/><Relationship Id="rId1289" Type="http://schemas.openxmlformats.org/officeDocument/2006/relationships/image" Target="media/image617.wmf"/><Relationship Id="rId1412" Type="http://schemas.openxmlformats.org/officeDocument/2006/relationships/image" Target="media/image678.wmf"/><Relationship Id="rId1496" Type="http://schemas.openxmlformats.org/officeDocument/2006/relationships/oleObject" Target="embeddings/oleObject770.bin"/><Relationship Id="rId214" Type="http://schemas.openxmlformats.org/officeDocument/2006/relationships/image" Target="media/image100.wmf"/><Relationship Id="rId298" Type="http://schemas.openxmlformats.org/officeDocument/2006/relationships/oleObject" Target="embeddings/oleObject150.bin"/><Relationship Id="rId421" Type="http://schemas.openxmlformats.org/officeDocument/2006/relationships/image" Target="media/image190.wmf"/><Relationship Id="rId519" Type="http://schemas.openxmlformats.org/officeDocument/2006/relationships/oleObject" Target="embeddings/oleObject276.bin"/><Relationship Id="rId1051" Type="http://schemas.openxmlformats.org/officeDocument/2006/relationships/oleObject" Target="embeddings/oleObject543.bin"/><Relationship Id="rId1149" Type="http://schemas.openxmlformats.org/officeDocument/2006/relationships/oleObject" Target="embeddings/oleObject592.bin"/><Relationship Id="rId1356" Type="http://schemas.openxmlformats.org/officeDocument/2006/relationships/oleObject" Target="embeddings/oleObject699.bin"/><Relationship Id="rId158" Type="http://schemas.openxmlformats.org/officeDocument/2006/relationships/image" Target="media/image75.wmf"/><Relationship Id="rId726" Type="http://schemas.openxmlformats.org/officeDocument/2006/relationships/oleObject" Target="embeddings/oleObject379.bin"/><Relationship Id="rId933" Type="http://schemas.openxmlformats.org/officeDocument/2006/relationships/oleObject" Target="embeddings/oleObject484.bin"/><Relationship Id="rId1009" Type="http://schemas.openxmlformats.org/officeDocument/2006/relationships/oleObject" Target="embeddings/oleObject522.bin"/><Relationship Id="rId62" Type="http://schemas.openxmlformats.org/officeDocument/2006/relationships/image" Target="media/image27.wmf"/><Relationship Id="rId365" Type="http://schemas.openxmlformats.org/officeDocument/2006/relationships/image" Target="media/image162.wmf"/><Relationship Id="rId572" Type="http://schemas.openxmlformats.org/officeDocument/2006/relationships/oleObject" Target="embeddings/oleObject302.bin"/><Relationship Id="rId1216" Type="http://schemas.openxmlformats.org/officeDocument/2006/relationships/image" Target="media/image583.wmf"/><Relationship Id="rId1423" Type="http://schemas.openxmlformats.org/officeDocument/2006/relationships/oleObject" Target="embeddings/oleObject733.bin"/><Relationship Id="rId225" Type="http://schemas.openxmlformats.org/officeDocument/2006/relationships/oleObject" Target="embeddings/oleObject113.bin"/><Relationship Id="rId432" Type="http://schemas.openxmlformats.org/officeDocument/2006/relationships/image" Target="media/image195.wmf"/><Relationship Id="rId877" Type="http://schemas.openxmlformats.org/officeDocument/2006/relationships/oleObject" Target="embeddings/oleObject456.bin"/><Relationship Id="rId1062" Type="http://schemas.openxmlformats.org/officeDocument/2006/relationships/image" Target="media/image507.wmf"/><Relationship Id="rId737" Type="http://schemas.openxmlformats.org/officeDocument/2006/relationships/image" Target="media/image346.wmf"/><Relationship Id="rId944" Type="http://schemas.openxmlformats.org/officeDocument/2006/relationships/image" Target="media/image448.wmf"/><Relationship Id="rId1367" Type="http://schemas.openxmlformats.org/officeDocument/2006/relationships/image" Target="media/image656.wmf"/><Relationship Id="rId73" Type="http://schemas.openxmlformats.org/officeDocument/2006/relationships/oleObject" Target="embeddings/oleObject34.bin"/><Relationship Id="rId169" Type="http://schemas.openxmlformats.org/officeDocument/2006/relationships/oleObject" Target="embeddings/oleObject82.bin"/><Relationship Id="rId376" Type="http://schemas.openxmlformats.org/officeDocument/2006/relationships/oleObject" Target="embeddings/oleObject202.bin"/><Relationship Id="rId583" Type="http://schemas.openxmlformats.org/officeDocument/2006/relationships/image" Target="media/image269.wmf"/><Relationship Id="rId790" Type="http://schemas.openxmlformats.org/officeDocument/2006/relationships/image" Target="media/image372.wmf"/><Relationship Id="rId804" Type="http://schemas.openxmlformats.org/officeDocument/2006/relationships/oleObject" Target="embeddings/oleObject419.bin"/><Relationship Id="rId1227" Type="http://schemas.openxmlformats.org/officeDocument/2006/relationships/oleObject" Target="embeddings/oleObject632.bin"/><Relationship Id="rId1434" Type="http://schemas.openxmlformats.org/officeDocument/2006/relationships/image" Target="media/image689.wmf"/><Relationship Id="rId4" Type="http://schemas.openxmlformats.org/officeDocument/2006/relationships/settings" Target="settings.xml"/><Relationship Id="rId236" Type="http://schemas.openxmlformats.org/officeDocument/2006/relationships/oleObject" Target="embeddings/oleObject118.bin"/><Relationship Id="rId443" Type="http://schemas.openxmlformats.org/officeDocument/2006/relationships/oleObject" Target="embeddings/oleObject236.bin"/><Relationship Id="rId650" Type="http://schemas.openxmlformats.org/officeDocument/2006/relationships/oleObject" Target="embeddings/oleObject341.bin"/><Relationship Id="rId888" Type="http://schemas.openxmlformats.org/officeDocument/2006/relationships/image" Target="media/image420.wmf"/><Relationship Id="rId1073" Type="http://schemas.openxmlformats.org/officeDocument/2006/relationships/oleObject" Target="embeddings/oleObject554.bin"/><Relationship Id="rId1280" Type="http://schemas.openxmlformats.org/officeDocument/2006/relationships/oleObject" Target="embeddings/oleObject661.bin"/><Relationship Id="rId1501" Type="http://schemas.openxmlformats.org/officeDocument/2006/relationships/oleObject" Target="embeddings/oleObject773.bin"/><Relationship Id="rId303" Type="http://schemas.openxmlformats.org/officeDocument/2006/relationships/image" Target="media/image144.wmf"/><Relationship Id="rId748" Type="http://schemas.openxmlformats.org/officeDocument/2006/relationships/oleObject" Target="embeddings/oleObject390.bin"/><Relationship Id="rId955" Type="http://schemas.openxmlformats.org/officeDocument/2006/relationships/oleObject" Target="embeddings/oleObject495.bin"/><Relationship Id="rId1140" Type="http://schemas.openxmlformats.org/officeDocument/2006/relationships/image" Target="media/image546.wmf"/><Relationship Id="rId1378" Type="http://schemas.openxmlformats.org/officeDocument/2006/relationships/oleObject" Target="embeddings/oleObject710.bin"/><Relationship Id="rId84" Type="http://schemas.openxmlformats.org/officeDocument/2006/relationships/image" Target="media/image38.wmf"/><Relationship Id="rId387" Type="http://schemas.openxmlformats.org/officeDocument/2006/relationships/image" Target="media/image173.wmf"/><Relationship Id="rId510" Type="http://schemas.openxmlformats.org/officeDocument/2006/relationships/image" Target="media/image232.wmf"/><Relationship Id="rId594" Type="http://schemas.openxmlformats.org/officeDocument/2006/relationships/oleObject" Target="embeddings/oleObject313.bin"/><Relationship Id="rId608" Type="http://schemas.openxmlformats.org/officeDocument/2006/relationships/image" Target="media/image282.wmf"/><Relationship Id="rId815" Type="http://schemas.openxmlformats.org/officeDocument/2006/relationships/image" Target="media/image384.wmf"/><Relationship Id="rId1238" Type="http://schemas.openxmlformats.org/officeDocument/2006/relationships/image" Target="media/image594.wmf"/><Relationship Id="rId1445" Type="http://schemas.openxmlformats.org/officeDocument/2006/relationships/oleObject" Target="embeddings/oleObject744.bin"/><Relationship Id="rId247" Type="http://schemas.openxmlformats.org/officeDocument/2006/relationships/image" Target="media/image116.wmf"/><Relationship Id="rId899" Type="http://schemas.openxmlformats.org/officeDocument/2006/relationships/oleObject" Target="embeddings/oleObject467.bin"/><Relationship Id="rId1000" Type="http://schemas.openxmlformats.org/officeDocument/2006/relationships/image" Target="media/image476.wmf"/><Relationship Id="rId1084" Type="http://schemas.openxmlformats.org/officeDocument/2006/relationships/image" Target="media/image518.wmf"/><Relationship Id="rId1305" Type="http://schemas.openxmlformats.org/officeDocument/2006/relationships/image" Target="media/image625.wmf"/><Relationship Id="rId107" Type="http://schemas.openxmlformats.org/officeDocument/2006/relationships/oleObject" Target="embeddings/oleObject51.bin"/><Relationship Id="rId454" Type="http://schemas.openxmlformats.org/officeDocument/2006/relationships/image" Target="media/image204.wmf"/><Relationship Id="rId661" Type="http://schemas.openxmlformats.org/officeDocument/2006/relationships/image" Target="media/image308.wmf"/><Relationship Id="rId759" Type="http://schemas.openxmlformats.org/officeDocument/2006/relationships/oleObject" Target="embeddings/oleObject396.bin"/><Relationship Id="rId966" Type="http://schemas.openxmlformats.org/officeDocument/2006/relationships/image" Target="media/image459.wmf"/><Relationship Id="rId1291" Type="http://schemas.openxmlformats.org/officeDocument/2006/relationships/image" Target="media/image618.wmf"/><Relationship Id="rId1389" Type="http://schemas.openxmlformats.org/officeDocument/2006/relationships/image" Target="media/image667.wmf"/><Relationship Id="rId1512" Type="http://schemas.openxmlformats.org/officeDocument/2006/relationships/oleObject" Target="embeddings/oleObject780.bin"/><Relationship Id="rId11" Type="http://schemas.openxmlformats.org/officeDocument/2006/relationships/image" Target="media/image4.png"/><Relationship Id="rId314" Type="http://schemas.openxmlformats.org/officeDocument/2006/relationships/oleObject" Target="embeddings/oleObject158.bin"/><Relationship Id="rId398" Type="http://schemas.openxmlformats.org/officeDocument/2006/relationships/oleObject" Target="embeddings/oleObject213.bin"/><Relationship Id="rId521" Type="http://schemas.openxmlformats.org/officeDocument/2006/relationships/oleObject" Target="embeddings/oleObject277.bin"/><Relationship Id="rId619" Type="http://schemas.openxmlformats.org/officeDocument/2006/relationships/image" Target="media/image287.wmf"/><Relationship Id="rId1151" Type="http://schemas.openxmlformats.org/officeDocument/2006/relationships/oleObject" Target="embeddings/oleObject593.bin"/><Relationship Id="rId1249" Type="http://schemas.openxmlformats.org/officeDocument/2006/relationships/oleObject" Target="embeddings/oleObject643.bin"/><Relationship Id="rId95" Type="http://schemas.openxmlformats.org/officeDocument/2006/relationships/oleObject" Target="embeddings/oleObject45.bin"/><Relationship Id="rId160" Type="http://schemas.openxmlformats.org/officeDocument/2006/relationships/image" Target="media/image76.wmf"/><Relationship Id="rId826" Type="http://schemas.openxmlformats.org/officeDocument/2006/relationships/oleObject" Target="embeddings/oleObject430.bin"/><Relationship Id="rId1011" Type="http://schemas.openxmlformats.org/officeDocument/2006/relationships/oleObject" Target="embeddings/oleObject523.bin"/><Relationship Id="rId1109" Type="http://schemas.openxmlformats.org/officeDocument/2006/relationships/oleObject" Target="embeddings/oleObject572.bin"/><Relationship Id="rId1456" Type="http://schemas.openxmlformats.org/officeDocument/2006/relationships/image" Target="media/image700.wmf"/><Relationship Id="rId258" Type="http://schemas.openxmlformats.org/officeDocument/2006/relationships/oleObject" Target="embeddings/oleObject130.bin"/><Relationship Id="rId465" Type="http://schemas.openxmlformats.org/officeDocument/2006/relationships/oleObject" Target="embeddings/oleObject249.bin"/><Relationship Id="rId672" Type="http://schemas.openxmlformats.org/officeDocument/2006/relationships/oleObject" Target="embeddings/oleObject352.bin"/><Relationship Id="rId1095" Type="http://schemas.openxmlformats.org/officeDocument/2006/relationships/oleObject" Target="embeddings/oleObject565.bin"/><Relationship Id="rId1316" Type="http://schemas.openxmlformats.org/officeDocument/2006/relationships/oleObject" Target="embeddings/oleObject679.bin"/><Relationship Id="rId1523" Type="http://schemas.openxmlformats.org/officeDocument/2006/relationships/image" Target="media/image731.wmf"/><Relationship Id="rId22" Type="http://schemas.openxmlformats.org/officeDocument/2006/relationships/image" Target="media/image12.wmf"/><Relationship Id="rId118" Type="http://schemas.openxmlformats.org/officeDocument/2006/relationships/image" Target="media/image55.wmf"/><Relationship Id="rId325" Type="http://schemas.openxmlformats.org/officeDocument/2006/relationships/oleObject" Target="embeddings/oleObject164.bin"/><Relationship Id="rId532" Type="http://schemas.openxmlformats.org/officeDocument/2006/relationships/image" Target="media/image243.wmf"/><Relationship Id="rId977" Type="http://schemas.openxmlformats.org/officeDocument/2006/relationships/oleObject" Target="embeddings/oleObject506.bin"/><Relationship Id="rId1162" Type="http://schemas.openxmlformats.org/officeDocument/2006/relationships/image" Target="media/image557.wmf"/><Relationship Id="rId171" Type="http://schemas.openxmlformats.org/officeDocument/2006/relationships/oleObject" Target="embeddings/oleObject83.bin"/><Relationship Id="rId837" Type="http://schemas.openxmlformats.org/officeDocument/2006/relationships/oleObject" Target="embeddings/oleObject436.bin"/><Relationship Id="rId1022" Type="http://schemas.openxmlformats.org/officeDocument/2006/relationships/image" Target="media/image487.wmf"/><Relationship Id="rId1467" Type="http://schemas.openxmlformats.org/officeDocument/2006/relationships/oleObject" Target="embeddings/oleObject755.bin"/><Relationship Id="rId269" Type="http://schemas.openxmlformats.org/officeDocument/2006/relationships/image" Target="media/image127.wmf"/><Relationship Id="rId476" Type="http://schemas.openxmlformats.org/officeDocument/2006/relationships/image" Target="media/image215.wmf"/><Relationship Id="rId683" Type="http://schemas.openxmlformats.org/officeDocument/2006/relationships/image" Target="media/image319.wmf"/><Relationship Id="rId890" Type="http://schemas.openxmlformats.org/officeDocument/2006/relationships/image" Target="media/image421.wmf"/><Relationship Id="rId904" Type="http://schemas.openxmlformats.org/officeDocument/2006/relationships/image" Target="media/image428.wmf"/><Relationship Id="rId1327" Type="http://schemas.openxmlformats.org/officeDocument/2006/relationships/image" Target="media/image636.wmf"/><Relationship Id="rId1534" Type="http://schemas.openxmlformats.org/officeDocument/2006/relationships/footer" Target="footer1.xml"/><Relationship Id="rId33" Type="http://schemas.openxmlformats.org/officeDocument/2006/relationships/image" Target="media/image18.wmf"/><Relationship Id="rId129" Type="http://schemas.openxmlformats.org/officeDocument/2006/relationships/oleObject" Target="embeddings/oleObject62.bin"/><Relationship Id="rId336" Type="http://schemas.openxmlformats.org/officeDocument/2006/relationships/oleObject" Target="embeddings/oleObject175.bin"/><Relationship Id="rId543" Type="http://schemas.openxmlformats.org/officeDocument/2006/relationships/oleObject" Target="embeddings/oleObject288.bin"/><Relationship Id="rId988" Type="http://schemas.openxmlformats.org/officeDocument/2006/relationships/image" Target="media/image470.wmf"/><Relationship Id="rId1173" Type="http://schemas.openxmlformats.org/officeDocument/2006/relationships/image" Target="media/image563.wmf"/><Relationship Id="rId1380" Type="http://schemas.openxmlformats.org/officeDocument/2006/relationships/oleObject" Target="embeddings/oleObject711.bin"/><Relationship Id="rId182" Type="http://schemas.openxmlformats.org/officeDocument/2006/relationships/image" Target="media/image87.wmf"/><Relationship Id="rId403" Type="http://schemas.openxmlformats.org/officeDocument/2006/relationships/image" Target="media/image181.wmf"/><Relationship Id="rId750" Type="http://schemas.openxmlformats.org/officeDocument/2006/relationships/oleObject" Target="embeddings/oleObject391.bin"/><Relationship Id="rId848" Type="http://schemas.openxmlformats.org/officeDocument/2006/relationships/image" Target="media/image400.wmf"/><Relationship Id="rId1033" Type="http://schemas.openxmlformats.org/officeDocument/2006/relationships/oleObject" Target="embeddings/oleObject534.bin"/><Relationship Id="rId1478" Type="http://schemas.openxmlformats.org/officeDocument/2006/relationships/oleObject" Target="embeddings/oleObject761.bin"/><Relationship Id="rId487" Type="http://schemas.openxmlformats.org/officeDocument/2006/relationships/oleObject" Target="embeddings/oleObject260.bin"/><Relationship Id="rId610" Type="http://schemas.openxmlformats.org/officeDocument/2006/relationships/image" Target="media/image283.wmf"/><Relationship Id="rId694" Type="http://schemas.openxmlformats.org/officeDocument/2006/relationships/oleObject" Target="embeddings/oleObject363.bin"/><Relationship Id="rId708" Type="http://schemas.openxmlformats.org/officeDocument/2006/relationships/oleObject" Target="embeddings/oleObject370.bin"/><Relationship Id="rId915" Type="http://schemas.openxmlformats.org/officeDocument/2006/relationships/oleObject" Target="embeddings/oleObject475.bin"/><Relationship Id="rId1240" Type="http://schemas.openxmlformats.org/officeDocument/2006/relationships/image" Target="media/image595.wmf"/><Relationship Id="rId1338" Type="http://schemas.openxmlformats.org/officeDocument/2006/relationships/oleObject" Target="embeddings/oleObject690.bin"/><Relationship Id="rId347" Type="http://schemas.openxmlformats.org/officeDocument/2006/relationships/oleObject" Target="embeddings/oleObject186.bin"/><Relationship Id="rId999" Type="http://schemas.openxmlformats.org/officeDocument/2006/relationships/oleObject" Target="embeddings/oleObject517.bin"/><Relationship Id="rId1100" Type="http://schemas.openxmlformats.org/officeDocument/2006/relationships/image" Target="media/image526.wmf"/><Relationship Id="rId1184" Type="http://schemas.openxmlformats.org/officeDocument/2006/relationships/oleObject" Target="embeddings/oleObject609.bin"/><Relationship Id="rId1405" Type="http://schemas.openxmlformats.org/officeDocument/2006/relationships/image" Target="media/image675.wmf"/><Relationship Id="rId44" Type="http://schemas.openxmlformats.org/officeDocument/2006/relationships/oleObject" Target="embeddings/oleObject17.bin"/><Relationship Id="rId554" Type="http://schemas.openxmlformats.org/officeDocument/2006/relationships/image" Target="media/image254.wmf"/><Relationship Id="rId761" Type="http://schemas.openxmlformats.org/officeDocument/2006/relationships/oleObject" Target="embeddings/oleObject397.bin"/><Relationship Id="rId859" Type="http://schemas.openxmlformats.org/officeDocument/2006/relationships/oleObject" Target="embeddings/oleObject447.bin"/><Relationship Id="rId1391" Type="http://schemas.openxmlformats.org/officeDocument/2006/relationships/image" Target="media/image668.wmf"/><Relationship Id="rId1489" Type="http://schemas.openxmlformats.org/officeDocument/2006/relationships/image" Target="media/image716.wmf"/><Relationship Id="rId193" Type="http://schemas.openxmlformats.org/officeDocument/2006/relationships/oleObject" Target="embeddings/oleObject96.bin"/><Relationship Id="rId207" Type="http://schemas.openxmlformats.org/officeDocument/2006/relationships/oleObject" Target="embeddings/oleObject104.bin"/><Relationship Id="rId414" Type="http://schemas.openxmlformats.org/officeDocument/2006/relationships/oleObject" Target="embeddings/oleObject221.bin"/><Relationship Id="rId498" Type="http://schemas.openxmlformats.org/officeDocument/2006/relationships/image" Target="media/image226.wmf"/><Relationship Id="rId621" Type="http://schemas.openxmlformats.org/officeDocument/2006/relationships/image" Target="media/image288.wmf"/><Relationship Id="rId1044" Type="http://schemas.openxmlformats.org/officeDocument/2006/relationships/image" Target="media/image498.wmf"/><Relationship Id="rId1251" Type="http://schemas.openxmlformats.org/officeDocument/2006/relationships/oleObject" Target="embeddings/oleObject644.bin"/><Relationship Id="rId1349" Type="http://schemas.openxmlformats.org/officeDocument/2006/relationships/image" Target="media/image647.wmf"/><Relationship Id="rId260" Type="http://schemas.openxmlformats.org/officeDocument/2006/relationships/oleObject" Target="embeddings/oleObject131.bin"/><Relationship Id="rId719" Type="http://schemas.openxmlformats.org/officeDocument/2006/relationships/image" Target="media/image337.wmf"/><Relationship Id="rId926" Type="http://schemas.openxmlformats.org/officeDocument/2006/relationships/image" Target="media/image439.wmf"/><Relationship Id="rId1111" Type="http://schemas.openxmlformats.org/officeDocument/2006/relationships/oleObject" Target="embeddings/oleObject573.bin"/><Relationship Id="rId55" Type="http://schemas.openxmlformats.org/officeDocument/2006/relationships/image" Target="media/image24.wmf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93.bin"/><Relationship Id="rId565" Type="http://schemas.openxmlformats.org/officeDocument/2006/relationships/image" Target="media/image260.wmf"/><Relationship Id="rId772" Type="http://schemas.openxmlformats.org/officeDocument/2006/relationships/image" Target="media/image363.wmf"/><Relationship Id="rId1195" Type="http://schemas.openxmlformats.org/officeDocument/2006/relationships/image" Target="media/image574.wmf"/><Relationship Id="rId1209" Type="http://schemas.openxmlformats.org/officeDocument/2006/relationships/oleObject" Target="embeddings/oleObject622.bin"/><Relationship Id="rId1416" Type="http://schemas.openxmlformats.org/officeDocument/2006/relationships/image" Target="media/image680.wmf"/><Relationship Id="rId218" Type="http://schemas.openxmlformats.org/officeDocument/2006/relationships/image" Target="media/image102.wmf"/><Relationship Id="rId425" Type="http://schemas.openxmlformats.org/officeDocument/2006/relationships/oleObject" Target="embeddings/oleObject227.bin"/><Relationship Id="rId632" Type="http://schemas.openxmlformats.org/officeDocument/2006/relationships/oleObject" Target="embeddings/oleObject332.bin"/><Relationship Id="rId1055" Type="http://schemas.openxmlformats.org/officeDocument/2006/relationships/oleObject" Target="embeddings/oleObject545.bin"/><Relationship Id="rId1262" Type="http://schemas.openxmlformats.org/officeDocument/2006/relationships/image" Target="media/image606.wmf"/><Relationship Id="rId271" Type="http://schemas.openxmlformats.org/officeDocument/2006/relationships/image" Target="media/image128.wmf"/><Relationship Id="rId937" Type="http://schemas.openxmlformats.org/officeDocument/2006/relationships/oleObject" Target="embeddings/oleObject486.bin"/><Relationship Id="rId1122" Type="http://schemas.openxmlformats.org/officeDocument/2006/relationships/image" Target="media/image537.wmf"/><Relationship Id="rId66" Type="http://schemas.openxmlformats.org/officeDocument/2006/relationships/image" Target="media/image29.wmf"/><Relationship Id="rId131" Type="http://schemas.openxmlformats.org/officeDocument/2006/relationships/oleObject" Target="embeddings/oleObject63.bin"/><Relationship Id="rId369" Type="http://schemas.openxmlformats.org/officeDocument/2006/relationships/image" Target="media/image164.wmf"/><Relationship Id="rId576" Type="http://schemas.openxmlformats.org/officeDocument/2006/relationships/oleObject" Target="embeddings/oleObject304.bin"/><Relationship Id="rId783" Type="http://schemas.openxmlformats.org/officeDocument/2006/relationships/oleObject" Target="embeddings/oleObject408.bin"/><Relationship Id="rId990" Type="http://schemas.openxmlformats.org/officeDocument/2006/relationships/image" Target="media/image471.wmf"/><Relationship Id="rId1427" Type="http://schemas.openxmlformats.org/officeDocument/2006/relationships/oleObject" Target="embeddings/oleObject735.bin"/><Relationship Id="rId229" Type="http://schemas.openxmlformats.org/officeDocument/2006/relationships/image" Target="media/image108.wmf"/><Relationship Id="rId436" Type="http://schemas.openxmlformats.org/officeDocument/2006/relationships/oleObject" Target="embeddings/oleObject232.bin"/><Relationship Id="rId643" Type="http://schemas.openxmlformats.org/officeDocument/2006/relationships/image" Target="media/image299.wmf"/><Relationship Id="rId1066" Type="http://schemas.openxmlformats.org/officeDocument/2006/relationships/image" Target="media/image509.wmf"/><Relationship Id="rId1273" Type="http://schemas.openxmlformats.org/officeDocument/2006/relationships/oleObject" Target="embeddings/oleObject657.bin"/><Relationship Id="rId1480" Type="http://schemas.openxmlformats.org/officeDocument/2006/relationships/oleObject" Target="embeddings/oleObject762.bin"/><Relationship Id="rId850" Type="http://schemas.openxmlformats.org/officeDocument/2006/relationships/image" Target="media/image401.wmf"/><Relationship Id="rId948" Type="http://schemas.openxmlformats.org/officeDocument/2006/relationships/image" Target="media/image450.wmf"/><Relationship Id="rId1133" Type="http://schemas.openxmlformats.org/officeDocument/2006/relationships/oleObject" Target="embeddings/oleObject584.bin"/><Relationship Id="rId77" Type="http://schemas.openxmlformats.org/officeDocument/2006/relationships/oleObject" Target="embeddings/oleObject36.bin"/><Relationship Id="rId282" Type="http://schemas.openxmlformats.org/officeDocument/2006/relationships/oleObject" Target="embeddings/oleObject142.bin"/><Relationship Id="rId503" Type="http://schemas.openxmlformats.org/officeDocument/2006/relationships/oleObject" Target="embeddings/oleObject268.bin"/><Relationship Id="rId587" Type="http://schemas.openxmlformats.org/officeDocument/2006/relationships/image" Target="media/image271.wmf"/><Relationship Id="rId710" Type="http://schemas.openxmlformats.org/officeDocument/2006/relationships/oleObject" Target="embeddings/oleObject371.bin"/><Relationship Id="rId808" Type="http://schemas.openxmlformats.org/officeDocument/2006/relationships/oleObject" Target="embeddings/oleObject421.bin"/><Relationship Id="rId1340" Type="http://schemas.openxmlformats.org/officeDocument/2006/relationships/oleObject" Target="embeddings/oleObject691.bin"/><Relationship Id="rId1438" Type="http://schemas.openxmlformats.org/officeDocument/2006/relationships/image" Target="media/image691.wmf"/><Relationship Id="rId8" Type="http://schemas.openxmlformats.org/officeDocument/2006/relationships/image" Target="media/image1.gif"/><Relationship Id="rId142" Type="http://schemas.openxmlformats.org/officeDocument/2006/relationships/image" Target="media/image67.wmf"/><Relationship Id="rId447" Type="http://schemas.openxmlformats.org/officeDocument/2006/relationships/oleObject" Target="embeddings/oleObject239.bin"/><Relationship Id="rId794" Type="http://schemas.openxmlformats.org/officeDocument/2006/relationships/image" Target="media/image374.wmf"/><Relationship Id="rId1077" Type="http://schemas.openxmlformats.org/officeDocument/2006/relationships/oleObject" Target="embeddings/oleObject556.bin"/><Relationship Id="rId1200" Type="http://schemas.openxmlformats.org/officeDocument/2006/relationships/oleObject" Target="embeddings/oleObject617.bin"/><Relationship Id="rId654" Type="http://schemas.openxmlformats.org/officeDocument/2006/relationships/oleObject" Target="embeddings/oleObject343.bin"/><Relationship Id="rId861" Type="http://schemas.openxmlformats.org/officeDocument/2006/relationships/oleObject" Target="embeddings/oleObject448.bin"/><Relationship Id="rId959" Type="http://schemas.openxmlformats.org/officeDocument/2006/relationships/oleObject" Target="embeddings/oleObject497.bin"/><Relationship Id="rId1284" Type="http://schemas.openxmlformats.org/officeDocument/2006/relationships/oleObject" Target="embeddings/oleObject663.bin"/><Relationship Id="rId1491" Type="http://schemas.openxmlformats.org/officeDocument/2006/relationships/image" Target="media/image717.wmf"/><Relationship Id="rId1505" Type="http://schemas.openxmlformats.org/officeDocument/2006/relationships/oleObject" Target="embeddings/oleObject776.bin"/><Relationship Id="rId293" Type="http://schemas.openxmlformats.org/officeDocument/2006/relationships/image" Target="media/image139.wmf"/><Relationship Id="rId307" Type="http://schemas.openxmlformats.org/officeDocument/2006/relationships/image" Target="media/image146.wmf"/><Relationship Id="rId514" Type="http://schemas.openxmlformats.org/officeDocument/2006/relationships/image" Target="media/image234.wmf"/><Relationship Id="rId721" Type="http://schemas.openxmlformats.org/officeDocument/2006/relationships/image" Target="media/image338.wmf"/><Relationship Id="rId1144" Type="http://schemas.openxmlformats.org/officeDocument/2006/relationships/image" Target="media/image548.wmf"/><Relationship Id="rId1351" Type="http://schemas.openxmlformats.org/officeDocument/2006/relationships/image" Target="media/image648.wmf"/><Relationship Id="rId1449" Type="http://schemas.openxmlformats.org/officeDocument/2006/relationships/oleObject" Target="embeddings/oleObject746.bin"/><Relationship Id="rId88" Type="http://schemas.openxmlformats.org/officeDocument/2006/relationships/image" Target="media/image40.wmf"/><Relationship Id="rId153" Type="http://schemas.openxmlformats.org/officeDocument/2006/relationships/oleObject" Target="embeddings/oleObject74.bin"/><Relationship Id="rId360" Type="http://schemas.openxmlformats.org/officeDocument/2006/relationships/oleObject" Target="embeddings/oleObject194.bin"/><Relationship Id="rId598" Type="http://schemas.openxmlformats.org/officeDocument/2006/relationships/oleObject" Target="embeddings/oleObject315.bin"/><Relationship Id="rId819" Type="http://schemas.openxmlformats.org/officeDocument/2006/relationships/image" Target="media/image386.wmf"/><Relationship Id="rId1004" Type="http://schemas.openxmlformats.org/officeDocument/2006/relationships/image" Target="media/image478.wmf"/><Relationship Id="rId1211" Type="http://schemas.openxmlformats.org/officeDocument/2006/relationships/oleObject" Target="embeddings/oleObject624.bin"/><Relationship Id="rId220" Type="http://schemas.openxmlformats.org/officeDocument/2006/relationships/image" Target="media/image103.wmf"/><Relationship Id="rId458" Type="http://schemas.openxmlformats.org/officeDocument/2006/relationships/image" Target="media/image206.wmf"/><Relationship Id="rId665" Type="http://schemas.openxmlformats.org/officeDocument/2006/relationships/image" Target="media/image310.wmf"/><Relationship Id="rId872" Type="http://schemas.openxmlformats.org/officeDocument/2006/relationships/image" Target="media/image412.wmf"/><Relationship Id="rId1088" Type="http://schemas.openxmlformats.org/officeDocument/2006/relationships/image" Target="media/image520.wmf"/><Relationship Id="rId1295" Type="http://schemas.openxmlformats.org/officeDocument/2006/relationships/image" Target="media/image620.wmf"/><Relationship Id="rId1309" Type="http://schemas.openxmlformats.org/officeDocument/2006/relationships/image" Target="media/image627.wmf"/><Relationship Id="rId1516" Type="http://schemas.openxmlformats.org/officeDocument/2006/relationships/oleObject" Target="embeddings/oleObject782.bin"/><Relationship Id="rId15" Type="http://schemas.openxmlformats.org/officeDocument/2006/relationships/image" Target="media/image8.gif"/><Relationship Id="rId318" Type="http://schemas.openxmlformats.org/officeDocument/2006/relationships/oleObject" Target="embeddings/oleObject160.bin"/><Relationship Id="rId525" Type="http://schemas.openxmlformats.org/officeDocument/2006/relationships/oleObject" Target="embeddings/oleObject279.bin"/><Relationship Id="rId732" Type="http://schemas.openxmlformats.org/officeDocument/2006/relationships/oleObject" Target="embeddings/oleObject382.bin"/><Relationship Id="rId1155" Type="http://schemas.openxmlformats.org/officeDocument/2006/relationships/oleObject" Target="embeddings/oleObject595.bin"/><Relationship Id="rId1362" Type="http://schemas.openxmlformats.org/officeDocument/2006/relationships/oleObject" Target="embeddings/oleObject702.bin"/><Relationship Id="rId99" Type="http://schemas.openxmlformats.org/officeDocument/2006/relationships/oleObject" Target="embeddings/oleObject47.bin"/><Relationship Id="rId164" Type="http://schemas.openxmlformats.org/officeDocument/2006/relationships/image" Target="media/image78.wmf"/><Relationship Id="rId371" Type="http://schemas.openxmlformats.org/officeDocument/2006/relationships/image" Target="media/image165.wmf"/><Relationship Id="rId1015" Type="http://schemas.openxmlformats.org/officeDocument/2006/relationships/oleObject" Target="embeddings/oleObject525.bin"/><Relationship Id="rId1222" Type="http://schemas.openxmlformats.org/officeDocument/2006/relationships/image" Target="media/image586.wmf"/><Relationship Id="rId469" Type="http://schemas.openxmlformats.org/officeDocument/2006/relationships/oleObject" Target="embeddings/oleObject251.bin"/><Relationship Id="rId676" Type="http://schemas.openxmlformats.org/officeDocument/2006/relationships/oleObject" Target="embeddings/oleObject354.bin"/><Relationship Id="rId883" Type="http://schemas.openxmlformats.org/officeDocument/2006/relationships/oleObject" Target="embeddings/oleObject459.bin"/><Relationship Id="rId1099" Type="http://schemas.openxmlformats.org/officeDocument/2006/relationships/oleObject" Target="embeddings/oleObject567.bin"/><Relationship Id="rId1527" Type="http://schemas.openxmlformats.org/officeDocument/2006/relationships/image" Target="media/image733.wmf"/><Relationship Id="rId26" Type="http://schemas.openxmlformats.org/officeDocument/2006/relationships/image" Target="media/image14.wmf"/><Relationship Id="rId231" Type="http://schemas.openxmlformats.org/officeDocument/2006/relationships/image" Target="media/image109.wmf"/><Relationship Id="rId329" Type="http://schemas.openxmlformats.org/officeDocument/2006/relationships/oleObject" Target="embeddings/oleObject168.bin"/><Relationship Id="rId536" Type="http://schemas.openxmlformats.org/officeDocument/2006/relationships/image" Target="media/image245.wmf"/><Relationship Id="rId1166" Type="http://schemas.openxmlformats.org/officeDocument/2006/relationships/image" Target="media/image559.wmf"/><Relationship Id="rId1373" Type="http://schemas.openxmlformats.org/officeDocument/2006/relationships/image" Target="media/image659.wmf"/><Relationship Id="rId175" Type="http://schemas.openxmlformats.org/officeDocument/2006/relationships/oleObject" Target="embeddings/oleObject85.bin"/><Relationship Id="rId743" Type="http://schemas.openxmlformats.org/officeDocument/2006/relationships/image" Target="media/image349.wmf"/><Relationship Id="rId950" Type="http://schemas.openxmlformats.org/officeDocument/2006/relationships/image" Target="media/image451.wmf"/><Relationship Id="rId1026" Type="http://schemas.openxmlformats.org/officeDocument/2006/relationships/image" Target="media/image489.wmf"/><Relationship Id="rId382" Type="http://schemas.openxmlformats.org/officeDocument/2006/relationships/oleObject" Target="embeddings/oleObject205.bin"/><Relationship Id="rId603" Type="http://schemas.openxmlformats.org/officeDocument/2006/relationships/oleObject" Target="embeddings/oleObject317.bin"/><Relationship Id="rId687" Type="http://schemas.openxmlformats.org/officeDocument/2006/relationships/image" Target="media/image321.wmf"/><Relationship Id="rId810" Type="http://schemas.openxmlformats.org/officeDocument/2006/relationships/oleObject" Target="embeddings/oleObject422.bin"/><Relationship Id="rId908" Type="http://schemas.openxmlformats.org/officeDocument/2006/relationships/image" Target="media/image430.wmf"/><Relationship Id="rId1233" Type="http://schemas.openxmlformats.org/officeDocument/2006/relationships/oleObject" Target="embeddings/oleObject635.bin"/><Relationship Id="rId1440" Type="http://schemas.openxmlformats.org/officeDocument/2006/relationships/image" Target="media/image692.wmf"/><Relationship Id="rId242" Type="http://schemas.openxmlformats.org/officeDocument/2006/relationships/oleObject" Target="embeddings/oleObject122.bin"/><Relationship Id="rId894" Type="http://schemas.openxmlformats.org/officeDocument/2006/relationships/image" Target="media/image423.wmf"/><Relationship Id="rId1177" Type="http://schemas.openxmlformats.org/officeDocument/2006/relationships/image" Target="media/image565.wmf"/><Relationship Id="rId1300" Type="http://schemas.openxmlformats.org/officeDocument/2006/relationships/oleObject" Target="embeddings/oleObject671.bin"/><Relationship Id="rId37" Type="http://schemas.openxmlformats.org/officeDocument/2006/relationships/oleObject" Target="embeddings/oleObject11.bin"/><Relationship Id="rId102" Type="http://schemas.openxmlformats.org/officeDocument/2006/relationships/image" Target="media/image47.wmf"/><Relationship Id="rId547" Type="http://schemas.openxmlformats.org/officeDocument/2006/relationships/oleObject" Target="embeddings/oleObject290.bin"/><Relationship Id="rId754" Type="http://schemas.openxmlformats.org/officeDocument/2006/relationships/oleObject" Target="embeddings/oleObject393.bin"/><Relationship Id="rId961" Type="http://schemas.openxmlformats.org/officeDocument/2006/relationships/oleObject" Target="embeddings/oleObject498.bin"/><Relationship Id="rId1384" Type="http://schemas.openxmlformats.org/officeDocument/2006/relationships/oleObject" Target="embeddings/oleObject713.bin"/><Relationship Id="rId90" Type="http://schemas.openxmlformats.org/officeDocument/2006/relationships/image" Target="media/image41.wmf"/><Relationship Id="rId186" Type="http://schemas.openxmlformats.org/officeDocument/2006/relationships/image" Target="media/image89.wmf"/><Relationship Id="rId393" Type="http://schemas.openxmlformats.org/officeDocument/2006/relationships/image" Target="media/image176.wmf"/><Relationship Id="rId407" Type="http://schemas.openxmlformats.org/officeDocument/2006/relationships/image" Target="media/image183.wmf"/><Relationship Id="rId614" Type="http://schemas.openxmlformats.org/officeDocument/2006/relationships/oleObject" Target="embeddings/oleObject323.bin"/><Relationship Id="rId821" Type="http://schemas.openxmlformats.org/officeDocument/2006/relationships/image" Target="media/image387.wmf"/><Relationship Id="rId1037" Type="http://schemas.openxmlformats.org/officeDocument/2006/relationships/oleObject" Target="embeddings/oleObject536.bin"/><Relationship Id="rId1244" Type="http://schemas.openxmlformats.org/officeDocument/2006/relationships/image" Target="media/image597.wmf"/><Relationship Id="rId1451" Type="http://schemas.openxmlformats.org/officeDocument/2006/relationships/oleObject" Target="embeddings/oleObject747.bin"/><Relationship Id="rId253" Type="http://schemas.openxmlformats.org/officeDocument/2006/relationships/image" Target="media/image119.wmf"/><Relationship Id="rId460" Type="http://schemas.openxmlformats.org/officeDocument/2006/relationships/image" Target="media/image207.wmf"/><Relationship Id="rId698" Type="http://schemas.openxmlformats.org/officeDocument/2006/relationships/oleObject" Target="embeddings/oleObject365.bin"/><Relationship Id="rId919" Type="http://schemas.openxmlformats.org/officeDocument/2006/relationships/oleObject" Target="embeddings/oleObject477.bin"/><Relationship Id="rId1090" Type="http://schemas.openxmlformats.org/officeDocument/2006/relationships/image" Target="media/image521.wmf"/><Relationship Id="rId1104" Type="http://schemas.openxmlformats.org/officeDocument/2006/relationships/image" Target="media/image528.wmf"/><Relationship Id="rId1311" Type="http://schemas.openxmlformats.org/officeDocument/2006/relationships/image" Target="media/image628.wmf"/><Relationship Id="rId48" Type="http://schemas.openxmlformats.org/officeDocument/2006/relationships/oleObject" Target="embeddings/oleObject19.bin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61.bin"/><Relationship Id="rId558" Type="http://schemas.openxmlformats.org/officeDocument/2006/relationships/image" Target="media/image256.wmf"/><Relationship Id="rId765" Type="http://schemas.openxmlformats.org/officeDocument/2006/relationships/oleObject" Target="embeddings/oleObject399.bin"/><Relationship Id="rId972" Type="http://schemas.openxmlformats.org/officeDocument/2006/relationships/image" Target="media/image462.wmf"/><Relationship Id="rId1188" Type="http://schemas.openxmlformats.org/officeDocument/2006/relationships/oleObject" Target="embeddings/oleObject611.bin"/><Relationship Id="rId1395" Type="http://schemas.openxmlformats.org/officeDocument/2006/relationships/image" Target="media/image670.wmf"/><Relationship Id="rId1409" Type="http://schemas.openxmlformats.org/officeDocument/2006/relationships/oleObject" Target="embeddings/oleObject726.bin"/><Relationship Id="rId197" Type="http://schemas.openxmlformats.org/officeDocument/2006/relationships/oleObject" Target="embeddings/oleObject99.bin"/><Relationship Id="rId418" Type="http://schemas.openxmlformats.org/officeDocument/2006/relationships/oleObject" Target="embeddings/oleObject223.bin"/><Relationship Id="rId625" Type="http://schemas.openxmlformats.org/officeDocument/2006/relationships/image" Target="media/image290.wmf"/><Relationship Id="rId832" Type="http://schemas.openxmlformats.org/officeDocument/2006/relationships/image" Target="media/image392.wmf"/><Relationship Id="rId1048" Type="http://schemas.openxmlformats.org/officeDocument/2006/relationships/image" Target="media/image500.wmf"/><Relationship Id="rId1255" Type="http://schemas.openxmlformats.org/officeDocument/2006/relationships/oleObject" Target="embeddings/oleObject646.bin"/><Relationship Id="rId1462" Type="http://schemas.openxmlformats.org/officeDocument/2006/relationships/image" Target="media/image703.wmf"/><Relationship Id="rId264" Type="http://schemas.openxmlformats.org/officeDocument/2006/relationships/oleObject" Target="embeddings/oleObject133.bin"/><Relationship Id="rId471" Type="http://schemas.openxmlformats.org/officeDocument/2006/relationships/oleObject" Target="embeddings/oleObject252.bin"/><Relationship Id="rId1115" Type="http://schemas.openxmlformats.org/officeDocument/2006/relationships/oleObject" Target="embeddings/oleObject575.bin"/><Relationship Id="rId1322" Type="http://schemas.openxmlformats.org/officeDocument/2006/relationships/oleObject" Target="embeddings/oleObject682.bin"/><Relationship Id="rId59" Type="http://schemas.openxmlformats.org/officeDocument/2006/relationships/image" Target="media/image26.wmf"/><Relationship Id="rId124" Type="http://schemas.openxmlformats.org/officeDocument/2006/relationships/image" Target="media/image58.wmf"/><Relationship Id="rId569" Type="http://schemas.openxmlformats.org/officeDocument/2006/relationships/image" Target="media/image262.wmf"/><Relationship Id="rId776" Type="http://schemas.openxmlformats.org/officeDocument/2006/relationships/image" Target="media/image365.wmf"/><Relationship Id="rId983" Type="http://schemas.openxmlformats.org/officeDocument/2006/relationships/oleObject" Target="embeddings/oleObject509.bin"/><Relationship Id="rId1199" Type="http://schemas.openxmlformats.org/officeDocument/2006/relationships/image" Target="media/image576.wmf"/><Relationship Id="rId331" Type="http://schemas.openxmlformats.org/officeDocument/2006/relationships/oleObject" Target="embeddings/oleObject170.bin"/><Relationship Id="rId429" Type="http://schemas.openxmlformats.org/officeDocument/2006/relationships/oleObject" Target="embeddings/oleObject229.bin"/><Relationship Id="rId636" Type="http://schemas.openxmlformats.org/officeDocument/2006/relationships/oleObject" Target="embeddings/oleObject334.bin"/><Relationship Id="rId1059" Type="http://schemas.openxmlformats.org/officeDocument/2006/relationships/oleObject" Target="embeddings/oleObject547.bin"/><Relationship Id="rId1266" Type="http://schemas.openxmlformats.org/officeDocument/2006/relationships/image" Target="media/image607.wmf"/><Relationship Id="rId1473" Type="http://schemas.openxmlformats.org/officeDocument/2006/relationships/oleObject" Target="embeddings/oleObject758.bin"/><Relationship Id="rId843" Type="http://schemas.openxmlformats.org/officeDocument/2006/relationships/oleObject" Target="embeddings/oleObject439.bin"/><Relationship Id="rId1126" Type="http://schemas.openxmlformats.org/officeDocument/2006/relationships/image" Target="media/image539.wmf"/><Relationship Id="rId275" Type="http://schemas.openxmlformats.org/officeDocument/2006/relationships/image" Target="media/image130.wmf"/><Relationship Id="rId482" Type="http://schemas.openxmlformats.org/officeDocument/2006/relationships/image" Target="media/image218.wmf"/><Relationship Id="rId703" Type="http://schemas.openxmlformats.org/officeDocument/2006/relationships/image" Target="media/image329.wmf"/><Relationship Id="rId910" Type="http://schemas.openxmlformats.org/officeDocument/2006/relationships/image" Target="media/image431.wmf"/><Relationship Id="rId1333" Type="http://schemas.openxmlformats.org/officeDocument/2006/relationships/image" Target="media/image639.wmf"/><Relationship Id="rId135" Type="http://schemas.openxmlformats.org/officeDocument/2006/relationships/oleObject" Target="embeddings/oleObject65.bin"/><Relationship Id="rId342" Type="http://schemas.openxmlformats.org/officeDocument/2006/relationships/oleObject" Target="embeddings/oleObject181.bin"/><Relationship Id="rId787" Type="http://schemas.openxmlformats.org/officeDocument/2006/relationships/oleObject" Target="embeddings/oleObject410.bin"/><Relationship Id="rId994" Type="http://schemas.openxmlformats.org/officeDocument/2006/relationships/image" Target="media/image473.wmf"/><Relationship Id="rId1400" Type="http://schemas.openxmlformats.org/officeDocument/2006/relationships/oleObject" Target="embeddings/oleObject721.bin"/><Relationship Id="rId202" Type="http://schemas.openxmlformats.org/officeDocument/2006/relationships/image" Target="media/image94.wmf"/><Relationship Id="rId647" Type="http://schemas.openxmlformats.org/officeDocument/2006/relationships/image" Target="media/image301.wmf"/><Relationship Id="rId854" Type="http://schemas.openxmlformats.org/officeDocument/2006/relationships/image" Target="media/image403.wmf"/><Relationship Id="rId1277" Type="http://schemas.openxmlformats.org/officeDocument/2006/relationships/image" Target="media/image611.wmf"/><Relationship Id="rId1484" Type="http://schemas.openxmlformats.org/officeDocument/2006/relationships/oleObject" Target="embeddings/oleObject764.bin"/><Relationship Id="rId286" Type="http://schemas.openxmlformats.org/officeDocument/2006/relationships/oleObject" Target="embeddings/oleObject144.bin"/><Relationship Id="rId493" Type="http://schemas.openxmlformats.org/officeDocument/2006/relationships/oleObject" Target="embeddings/oleObject263.bin"/><Relationship Id="rId507" Type="http://schemas.openxmlformats.org/officeDocument/2006/relationships/oleObject" Target="embeddings/oleObject270.bin"/><Relationship Id="rId714" Type="http://schemas.openxmlformats.org/officeDocument/2006/relationships/oleObject" Target="embeddings/oleObject373.bin"/><Relationship Id="rId921" Type="http://schemas.openxmlformats.org/officeDocument/2006/relationships/oleObject" Target="embeddings/oleObject478.bin"/><Relationship Id="rId1137" Type="http://schemas.openxmlformats.org/officeDocument/2006/relationships/oleObject" Target="embeddings/oleObject586.bin"/><Relationship Id="rId1344" Type="http://schemas.openxmlformats.org/officeDocument/2006/relationships/oleObject" Target="embeddings/oleObject693.bin"/><Relationship Id="rId50" Type="http://schemas.openxmlformats.org/officeDocument/2006/relationships/oleObject" Target="embeddings/oleObject21.bin"/><Relationship Id="rId146" Type="http://schemas.openxmlformats.org/officeDocument/2006/relationships/image" Target="media/image69.wmf"/><Relationship Id="rId353" Type="http://schemas.openxmlformats.org/officeDocument/2006/relationships/oleObject" Target="embeddings/oleObject190.bin"/><Relationship Id="rId560" Type="http://schemas.openxmlformats.org/officeDocument/2006/relationships/image" Target="media/image257.wmf"/><Relationship Id="rId798" Type="http://schemas.openxmlformats.org/officeDocument/2006/relationships/image" Target="media/image376.wmf"/><Relationship Id="rId1190" Type="http://schemas.openxmlformats.org/officeDocument/2006/relationships/oleObject" Target="embeddings/oleObject612.bin"/><Relationship Id="rId1204" Type="http://schemas.openxmlformats.org/officeDocument/2006/relationships/oleObject" Target="embeddings/oleObject619.bin"/><Relationship Id="rId1411" Type="http://schemas.openxmlformats.org/officeDocument/2006/relationships/oleObject" Target="embeddings/oleObject727.bin"/><Relationship Id="rId213" Type="http://schemas.openxmlformats.org/officeDocument/2006/relationships/oleObject" Target="embeddings/oleObject107.bin"/><Relationship Id="rId420" Type="http://schemas.openxmlformats.org/officeDocument/2006/relationships/oleObject" Target="embeddings/oleObject224.bin"/><Relationship Id="rId658" Type="http://schemas.openxmlformats.org/officeDocument/2006/relationships/oleObject" Target="embeddings/oleObject345.bin"/><Relationship Id="rId865" Type="http://schemas.openxmlformats.org/officeDocument/2006/relationships/oleObject" Target="embeddings/oleObject450.bin"/><Relationship Id="rId1050" Type="http://schemas.openxmlformats.org/officeDocument/2006/relationships/image" Target="media/image501.wmf"/><Relationship Id="rId1288" Type="http://schemas.openxmlformats.org/officeDocument/2006/relationships/oleObject" Target="embeddings/oleObject665.bin"/><Relationship Id="rId1495" Type="http://schemas.openxmlformats.org/officeDocument/2006/relationships/image" Target="media/image719.wmf"/><Relationship Id="rId1509" Type="http://schemas.openxmlformats.org/officeDocument/2006/relationships/image" Target="media/image724.wmf"/><Relationship Id="rId297" Type="http://schemas.openxmlformats.org/officeDocument/2006/relationships/image" Target="media/image141.wmf"/><Relationship Id="rId518" Type="http://schemas.openxmlformats.org/officeDocument/2006/relationships/image" Target="media/image236.wmf"/><Relationship Id="rId725" Type="http://schemas.openxmlformats.org/officeDocument/2006/relationships/image" Target="media/image340.wmf"/><Relationship Id="rId932" Type="http://schemas.openxmlformats.org/officeDocument/2006/relationships/image" Target="media/image442.wmf"/><Relationship Id="rId1148" Type="http://schemas.openxmlformats.org/officeDocument/2006/relationships/image" Target="media/image550.wmf"/><Relationship Id="rId1355" Type="http://schemas.openxmlformats.org/officeDocument/2006/relationships/image" Target="media/image650.wmf"/><Relationship Id="rId157" Type="http://schemas.openxmlformats.org/officeDocument/2006/relationships/oleObject" Target="embeddings/oleObject76.bin"/><Relationship Id="rId364" Type="http://schemas.openxmlformats.org/officeDocument/2006/relationships/oleObject" Target="embeddings/oleObject196.bin"/><Relationship Id="rId1008" Type="http://schemas.openxmlformats.org/officeDocument/2006/relationships/image" Target="media/image480.wmf"/><Relationship Id="rId1215" Type="http://schemas.openxmlformats.org/officeDocument/2006/relationships/image" Target="media/image582.png"/><Relationship Id="rId1422" Type="http://schemas.openxmlformats.org/officeDocument/2006/relationships/image" Target="media/image683.wmf"/><Relationship Id="rId61" Type="http://schemas.openxmlformats.org/officeDocument/2006/relationships/oleObject" Target="embeddings/oleObject28.bin"/><Relationship Id="rId571" Type="http://schemas.openxmlformats.org/officeDocument/2006/relationships/image" Target="media/image263.wmf"/><Relationship Id="rId669" Type="http://schemas.openxmlformats.org/officeDocument/2006/relationships/image" Target="media/image312.wmf"/><Relationship Id="rId876" Type="http://schemas.openxmlformats.org/officeDocument/2006/relationships/image" Target="media/image414.wmf"/><Relationship Id="rId1299" Type="http://schemas.openxmlformats.org/officeDocument/2006/relationships/image" Target="media/image622.wmf"/><Relationship Id="rId19" Type="http://schemas.openxmlformats.org/officeDocument/2006/relationships/oleObject" Target="embeddings/oleObject2.bin"/><Relationship Id="rId224" Type="http://schemas.openxmlformats.org/officeDocument/2006/relationships/image" Target="media/image105.wmf"/><Relationship Id="rId431" Type="http://schemas.openxmlformats.org/officeDocument/2006/relationships/oleObject" Target="embeddings/oleObject230.bin"/><Relationship Id="rId529" Type="http://schemas.openxmlformats.org/officeDocument/2006/relationships/oleObject" Target="embeddings/oleObject281.bin"/><Relationship Id="rId736" Type="http://schemas.openxmlformats.org/officeDocument/2006/relationships/oleObject" Target="embeddings/oleObject384.bin"/><Relationship Id="rId1061" Type="http://schemas.openxmlformats.org/officeDocument/2006/relationships/oleObject" Target="embeddings/oleObject548.bin"/><Relationship Id="rId1159" Type="http://schemas.openxmlformats.org/officeDocument/2006/relationships/oleObject" Target="embeddings/oleObject597.bin"/><Relationship Id="rId1366" Type="http://schemas.openxmlformats.org/officeDocument/2006/relationships/oleObject" Target="embeddings/oleObject704.bin"/><Relationship Id="rId168" Type="http://schemas.openxmlformats.org/officeDocument/2006/relationships/image" Target="media/image80.wmf"/><Relationship Id="rId943" Type="http://schemas.openxmlformats.org/officeDocument/2006/relationships/oleObject" Target="embeddings/oleObject489.bin"/><Relationship Id="rId1019" Type="http://schemas.openxmlformats.org/officeDocument/2006/relationships/oleObject" Target="embeddings/oleObject527.bin"/><Relationship Id="rId72" Type="http://schemas.openxmlformats.org/officeDocument/2006/relationships/image" Target="media/image32.wmf"/><Relationship Id="rId375" Type="http://schemas.openxmlformats.org/officeDocument/2006/relationships/image" Target="media/image167.wmf"/><Relationship Id="rId582" Type="http://schemas.openxmlformats.org/officeDocument/2006/relationships/oleObject" Target="embeddings/oleObject307.bin"/><Relationship Id="rId803" Type="http://schemas.openxmlformats.org/officeDocument/2006/relationships/image" Target="media/image378.wmf"/><Relationship Id="rId1226" Type="http://schemas.openxmlformats.org/officeDocument/2006/relationships/image" Target="media/image588.wmf"/><Relationship Id="rId1433" Type="http://schemas.openxmlformats.org/officeDocument/2006/relationships/oleObject" Target="embeddings/oleObject738.bin"/><Relationship Id="rId3" Type="http://schemas.openxmlformats.org/officeDocument/2006/relationships/styles" Target="styles.xml"/><Relationship Id="rId235" Type="http://schemas.openxmlformats.org/officeDocument/2006/relationships/image" Target="media/image111.wmf"/><Relationship Id="rId442" Type="http://schemas.openxmlformats.org/officeDocument/2006/relationships/image" Target="media/image200.wmf"/><Relationship Id="rId887" Type="http://schemas.openxmlformats.org/officeDocument/2006/relationships/oleObject" Target="embeddings/oleObject461.bin"/><Relationship Id="rId1072" Type="http://schemas.openxmlformats.org/officeDocument/2006/relationships/image" Target="media/image512.wmf"/><Relationship Id="rId1500" Type="http://schemas.openxmlformats.org/officeDocument/2006/relationships/image" Target="media/image721.wmf"/><Relationship Id="rId302" Type="http://schemas.openxmlformats.org/officeDocument/2006/relationships/oleObject" Target="embeddings/oleObject152.bin"/><Relationship Id="rId747" Type="http://schemas.openxmlformats.org/officeDocument/2006/relationships/image" Target="media/image351.wmf"/><Relationship Id="rId954" Type="http://schemas.openxmlformats.org/officeDocument/2006/relationships/image" Target="media/image453.wmf"/><Relationship Id="rId1377" Type="http://schemas.openxmlformats.org/officeDocument/2006/relationships/image" Target="media/image661.wmf"/><Relationship Id="rId83" Type="http://schemas.openxmlformats.org/officeDocument/2006/relationships/oleObject" Target="embeddings/oleObject39.bin"/><Relationship Id="rId179" Type="http://schemas.openxmlformats.org/officeDocument/2006/relationships/oleObject" Target="embeddings/oleObject87.bin"/><Relationship Id="rId386" Type="http://schemas.openxmlformats.org/officeDocument/2006/relationships/oleObject" Target="embeddings/oleObject207.bin"/><Relationship Id="rId593" Type="http://schemas.openxmlformats.org/officeDocument/2006/relationships/image" Target="media/image274.wmf"/><Relationship Id="rId607" Type="http://schemas.openxmlformats.org/officeDocument/2006/relationships/oleObject" Target="embeddings/oleObject319.bin"/><Relationship Id="rId814" Type="http://schemas.openxmlformats.org/officeDocument/2006/relationships/oleObject" Target="embeddings/oleObject424.bin"/><Relationship Id="rId1237" Type="http://schemas.openxmlformats.org/officeDocument/2006/relationships/oleObject" Target="embeddings/oleObject637.bin"/><Relationship Id="rId1444" Type="http://schemas.openxmlformats.org/officeDocument/2006/relationships/image" Target="media/image694.wmf"/><Relationship Id="rId246" Type="http://schemas.openxmlformats.org/officeDocument/2006/relationships/oleObject" Target="embeddings/oleObject124.bin"/><Relationship Id="rId453" Type="http://schemas.openxmlformats.org/officeDocument/2006/relationships/oleObject" Target="embeddings/oleObject243.bin"/><Relationship Id="rId660" Type="http://schemas.openxmlformats.org/officeDocument/2006/relationships/oleObject" Target="embeddings/oleObject346.bin"/><Relationship Id="rId898" Type="http://schemas.openxmlformats.org/officeDocument/2006/relationships/image" Target="media/image425.wmf"/><Relationship Id="rId1083" Type="http://schemas.openxmlformats.org/officeDocument/2006/relationships/oleObject" Target="embeddings/oleObject559.bin"/><Relationship Id="rId1290" Type="http://schemas.openxmlformats.org/officeDocument/2006/relationships/oleObject" Target="embeddings/oleObject666.bin"/><Relationship Id="rId1304" Type="http://schemas.openxmlformats.org/officeDocument/2006/relationships/oleObject" Target="embeddings/oleObject673.bin"/><Relationship Id="rId1511" Type="http://schemas.openxmlformats.org/officeDocument/2006/relationships/image" Target="media/image725.wmf"/><Relationship Id="rId106" Type="http://schemas.openxmlformats.org/officeDocument/2006/relationships/image" Target="media/image49.wmf"/><Relationship Id="rId313" Type="http://schemas.openxmlformats.org/officeDocument/2006/relationships/image" Target="media/image149.wmf"/><Relationship Id="rId758" Type="http://schemas.openxmlformats.org/officeDocument/2006/relationships/image" Target="media/image356.wmf"/><Relationship Id="rId965" Type="http://schemas.openxmlformats.org/officeDocument/2006/relationships/oleObject" Target="embeddings/oleObject500.bin"/><Relationship Id="rId1150" Type="http://schemas.openxmlformats.org/officeDocument/2006/relationships/image" Target="media/image551.wmf"/><Relationship Id="rId1388" Type="http://schemas.openxmlformats.org/officeDocument/2006/relationships/oleObject" Target="embeddings/oleObject715.bin"/><Relationship Id="rId10" Type="http://schemas.openxmlformats.org/officeDocument/2006/relationships/image" Target="media/image3.png"/><Relationship Id="rId94" Type="http://schemas.openxmlformats.org/officeDocument/2006/relationships/image" Target="media/image43.wmf"/><Relationship Id="rId397" Type="http://schemas.openxmlformats.org/officeDocument/2006/relationships/image" Target="media/image178.wmf"/><Relationship Id="rId520" Type="http://schemas.openxmlformats.org/officeDocument/2006/relationships/image" Target="media/image237.wmf"/><Relationship Id="rId618" Type="http://schemas.openxmlformats.org/officeDocument/2006/relationships/oleObject" Target="embeddings/oleObject325.bin"/><Relationship Id="rId825" Type="http://schemas.openxmlformats.org/officeDocument/2006/relationships/image" Target="media/image389.wmf"/><Relationship Id="rId1248" Type="http://schemas.openxmlformats.org/officeDocument/2006/relationships/image" Target="media/image599.wmf"/><Relationship Id="rId1455" Type="http://schemas.openxmlformats.org/officeDocument/2006/relationships/oleObject" Target="embeddings/oleObject749.bin"/><Relationship Id="rId257" Type="http://schemas.openxmlformats.org/officeDocument/2006/relationships/image" Target="media/image121.wmf"/><Relationship Id="rId464" Type="http://schemas.openxmlformats.org/officeDocument/2006/relationships/image" Target="media/image209.wmf"/><Relationship Id="rId1010" Type="http://schemas.openxmlformats.org/officeDocument/2006/relationships/image" Target="media/image481.wmf"/><Relationship Id="rId1094" Type="http://schemas.openxmlformats.org/officeDocument/2006/relationships/image" Target="media/image523.wmf"/><Relationship Id="rId1108" Type="http://schemas.openxmlformats.org/officeDocument/2006/relationships/image" Target="media/image530.wmf"/><Relationship Id="rId1315" Type="http://schemas.openxmlformats.org/officeDocument/2006/relationships/image" Target="media/image630.wmf"/><Relationship Id="rId117" Type="http://schemas.openxmlformats.org/officeDocument/2006/relationships/oleObject" Target="embeddings/oleObject56.bin"/><Relationship Id="rId671" Type="http://schemas.openxmlformats.org/officeDocument/2006/relationships/image" Target="media/image313.wmf"/><Relationship Id="rId769" Type="http://schemas.openxmlformats.org/officeDocument/2006/relationships/oleObject" Target="embeddings/oleObject401.bin"/><Relationship Id="rId976" Type="http://schemas.openxmlformats.org/officeDocument/2006/relationships/image" Target="media/image464.wmf"/><Relationship Id="rId1399" Type="http://schemas.openxmlformats.org/officeDocument/2006/relationships/image" Target="media/image672.wmf"/><Relationship Id="rId324" Type="http://schemas.openxmlformats.org/officeDocument/2006/relationships/oleObject" Target="embeddings/oleObject163.bin"/><Relationship Id="rId531" Type="http://schemas.openxmlformats.org/officeDocument/2006/relationships/oleObject" Target="embeddings/oleObject282.bin"/><Relationship Id="rId629" Type="http://schemas.openxmlformats.org/officeDocument/2006/relationships/image" Target="media/image292.wmf"/><Relationship Id="rId1161" Type="http://schemas.openxmlformats.org/officeDocument/2006/relationships/oleObject" Target="embeddings/oleObject598.bin"/><Relationship Id="rId1259" Type="http://schemas.openxmlformats.org/officeDocument/2006/relationships/oleObject" Target="embeddings/oleObject648.bin"/><Relationship Id="rId1466" Type="http://schemas.openxmlformats.org/officeDocument/2006/relationships/image" Target="media/image705.wmf"/><Relationship Id="rId836" Type="http://schemas.openxmlformats.org/officeDocument/2006/relationships/image" Target="media/image394.wmf"/><Relationship Id="rId1021" Type="http://schemas.openxmlformats.org/officeDocument/2006/relationships/oleObject" Target="embeddings/oleObject528.bin"/><Relationship Id="rId1119" Type="http://schemas.openxmlformats.org/officeDocument/2006/relationships/oleObject" Target="embeddings/oleObject577.bin"/><Relationship Id="rId903" Type="http://schemas.openxmlformats.org/officeDocument/2006/relationships/oleObject" Target="embeddings/oleObject469.bin"/><Relationship Id="rId1326" Type="http://schemas.openxmlformats.org/officeDocument/2006/relationships/oleObject" Target="embeddings/oleObject684.bin"/><Relationship Id="rId1533" Type="http://schemas.openxmlformats.org/officeDocument/2006/relationships/header" Target="header1.xml"/><Relationship Id="rId32" Type="http://schemas.openxmlformats.org/officeDocument/2006/relationships/oleObject" Target="embeddings/oleObject8.bin"/><Relationship Id="rId181" Type="http://schemas.openxmlformats.org/officeDocument/2006/relationships/oleObject" Target="embeddings/oleObject88.bin"/><Relationship Id="rId279" Type="http://schemas.openxmlformats.org/officeDocument/2006/relationships/image" Target="media/image132.wmf"/><Relationship Id="rId486" Type="http://schemas.openxmlformats.org/officeDocument/2006/relationships/image" Target="media/image220.wmf"/><Relationship Id="rId693" Type="http://schemas.openxmlformats.org/officeDocument/2006/relationships/image" Target="media/image324.wmf"/><Relationship Id="rId139" Type="http://schemas.openxmlformats.org/officeDocument/2006/relationships/oleObject" Target="embeddings/oleObject67.bin"/><Relationship Id="rId346" Type="http://schemas.openxmlformats.org/officeDocument/2006/relationships/oleObject" Target="embeddings/oleObject185.bin"/><Relationship Id="rId553" Type="http://schemas.openxmlformats.org/officeDocument/2006/relationships/oleObject" Target="embeddings/oleObject293.bin"/><Relationship Id="rId760" Type="http://schemas.openxmlformats.org/officeDocument/2006/relationships/image" Target="media/image357.wmf"/><Relationship Id="rId998" Type="http://schemas.openxmlformats.org/officeDocument/2006/relationships/image" Target="media/image475.wmf"/><Relationship Id="rId1183" Type="http://schemas.openxmlformats.org/officeDocument/2006/relationships/image" Target="media/image568.wmf"/><Relationship Id="rId1390" Type="http://schemas.openxmlformats.org/officeDocument/2006/relationships/oleObject" Target="embeddings/oleObject716.bin"/><Relationship Id="rId206" Type="http://schemas.openxmlformats.org/officeDocument/2006/relationships/image" Target="media/image96.wmf"/><Relationship Id="rId413" Type="http://schemas.openxmlformats.org/officeDocument/2006/relationships/image" Target="media/image186.wmf"/><Relationship Id="rId858" Type="http://schemas.openxmlformats.org/officeDocument/2006/relationships/image" Target="media/image405.wmf"/><Relationship Id="rId1043" Type="http://schemas.openxmlformats.org/officeDocument/2006/relationships/oleObject" Target="embeddings/oleObject539.bin"/><Relationship Id="rId1488" Type="http://schemas.openxmlformats.org/officeDocument/2006/relationships/oleObject" Target="embeddings/oleObject766.bin"/><Relationship Id="rId620" Type="http://schemas.openxmlformats.org/officeDocument/2006/relationships/oleObject" Target="embeddings/oleObject326.bin"/><Relationship Id="rId718" Type="http://schemas.openxmlformats.org/officeDocument/2006/relationships/oleObject" Target="embeddings/oleObject375.bin"/><Relationship Id="rId925" Type="http://schemas.openxmlformats.org/officeDocument/2006/relationships/oleObject" Target="embeddings/oleObject480.bin"/><Relationship Id="rId1250" Type="http://schemas.openxmlformats.org/officeDocument/2006/relationships/image" Target="media/image600.wmf"/><Relationship Id="rId1348" Type="http://schemas.openxmlformats.org/officeDocument/2006/relationships/oleObject" Target="embeddings/oleObject695.bin"/><Relationship Id="rId1110" Type="http://schemas.openxmlformats.org/officeDocument/2006/relationships/image" Target="media/image531.wmf"/><Relationship Id="rId1208" Type="http://schemas.openxmlformats.org/officeDocument/2006/relationships/image" Target="media/image580.wmf"/><Relationship Id="rId1415" Type="http://schemas.openxmlformats.org/officeDocument/2006/relationships/oleObject" Target="embeddings/oleObject729.bin"/><Relationship Id="rId54" Type="http://schemas.openxmlformats.org/officeDocument/2006/relationships/oleObject" Target="embeddings/oleObject24.bin"/><Relationship Id="rId270" Type="http://schemas.openxmlformats.org/officeDocument/2006/relationships/oleObject" Target="embeddings/oleObject136.bin"/><Relationship Id="rId130" Type="http://schemas.openxmlformats.org/officeDocument/2006/relationships/image" Target="media/image61.wmf"/><Relationship Id="rId368" Type="http://schemas.openxmlformats.org/officeDocument/2006/relationships/oleObject" Target="embeddings/oleObject198.bin"/><Relationship Id="rId575" Type="http://schemas.openxmlformats.org/officeDocument/2006/relationships/image" Target="media/image265.wmf"/><Relationship Id="rId782" Type="http://schemas.openxmlformats.org/officeDocument/2006/relationships/image" Target="media/image368.wmf"/><Relationship Id="rId228" Type="http://schemas.openxmlformats.org/officeDocument/2006/relationships/image" Target="media/image107.emf"/><Relationship Id="rId435" Type="http://schemas.openxmlformats.org/officeDocument/2006/relationships/image" Target="media/image197.wmf"/><Relationship Id="rId642" Type="http://schemas.openxmlformats.org/officeDocument/2006/relationships/oleObject" Target="embeddings/oleObject337.bin"/><Relationship Id="rId1065" Type="http://schemas.openxmlformats.org/officeDocument/2006/relationships/oleObject" Target="embeddings/oleObject550.bin"/><Relationship Id="rId1272" Type="http://schemas.openxmlformats.org/officeDocument/2006/relationships/oleObject" Target="embeddings/oleObject656.bin"/><Relationship Id="rId502" Type="http://schemas.openxmlformats.org/officeDocument/2006/relationships/image" Target="media/image228.wmf"/><Relationship Id="rId947" Type="http://schemas.openxmlformats.org/officeDocument/2006/relationships/oleObject" Target="embeddings/oleObject491.bin"/><Relationship Id="rId1132" Type="http://schemas.openxmlformats.org/officeDocument/2006/relationships/image" Target="media/image542.wmf"/><Relationship Id="rId76" Type="http://schemas.openxmlformats.org/officeDocument/2006/relationships/image" Target="media/image34.wmf"/><Relationship Id="rId807" Type="http://schemas.openxmlformats.org/officeDocument/2006/relationships/image" Target="media/image380.wmf"/><Relationship Id="rId1437" Type="http://schemas.openxmlformats.org/officeDocument/2006/relationships/oleObject" Target="embeddings/oleObject740.bin"/><Relationship Id="rId1504" Type="http://schemas.openxmlformats.org/officeDocument/2006/relationships/oleObject" Target="embeddings/oleObject775.bin"/><Relationship Id="rId292" Type="http://schemas.openxmlformats.org/officeDocument/2006/relationships/oleObject" Target="embeddings/oleObject147.bin"/><Relationship Id="rId597" Type="http://schemas.openxmlformats.org/officeDocument/2006/relationships/image" Target="media/image276.wmf"/><Relationship Id="rId152" Type="http://schemas.openxmlformats.org/officeDocument/2006/relationships/image" Target="media/image72.wmf"/><Relationship Id="rId457" Type="http://schemas.openxmlformats.org/officeDocument/2006/relationships/oleObject" Target="embeddings/oleObject245.bin"/><Relationship Id="rId1087" Type="http://schemas.openxmlformats.org/officeDocument/2006/relationships/oleObject" Target="embeddings/oleObject561.bin"/><Relationship Id="rId1294" Type="http://schemas.openxmlformats.org/officeDocument/2006/relationships/oleObject" Target="embeddings/oleObject668.bin"/><Relationship Id="rId664" Type="http://schemas.openxmlformats.org/officeDocument/2006/relationships/oleObject" Target="embeddings/oleObject348.bin"/><Relationship Id="rId871" Type="http://schemas.openxmlformats.org/officeDocument/2006/relationships/oleObject" Target="embeddings/oleObject453.bin"/><Relationship Id="rId969" Type="http://schemas.openxmlformats.org/officeDocument/2006/relationships/oleObject" Target="embeddings/oleObject502.bin"/><Relationship Id="rId317" Type="http://schemas.openxmlformats.org/officeDocument/2006/relationships/image" Target="media/image151.wmf"/><Relationship Id="rId524" Type="http://schemas.openxmlformats.org/officeDocument/2006/relationships/image" Target="media/image239.wmf"/><Relationship Id="rId731" Type="http://schemas.openxmlformats.org/officeDocument/2006/relationships/image" Target="media/image343.wmf"/><Relationship Id="rId1154" Type="http://schemas.openxmlformats.org/officeDocument/2006/relationships/image" Target="media/image553.wmf"/><Relationship Id="rId1361" Type="http://schemas.openxmlformats.org/officeDocument/2006/relationships/image" Target="media/image653.wmf"/><Relationship Id="rId1459" Type="http://schemas.openxmlformats.org/officeDocument/2006/relationships/oleObject" Target="embeddings/oleObject751.bin"/><Relationship Id="rId98" Type="http://schemas.openxmlformats.org/officeDocument/2006/relationships/image" Target="media/image45.wmf"/><Relationship Id="rId829" Type="http://schemas.openxmlformats.org/officeDocument/2006/relationships/image" Target="media/image391.wmf"/><Relationship Id="rId1014" Type="http://schemas.openxmlformats.org/officeDocument/2006/relationships/image" Target="media/image483.wmf"/><Relationship Id="rId1221" Type="http://schemas.openxmlformats.org/officeDocument/2006/relationships/oleObject" Target="embeddings/oleObject629.bin"/><Relationship Id="rId1319" Type="http://schemas.openxmlformats.org/officeDocument/2006/relationships/image" Target="media/image632.wmf"/><Relationship Id="rId1526" Type="http://schemas.openxmlformats.org/officeDocument/2006/relationships/oleObject" Target="embeddings/oleObject787.bin"/><Relationship Id="rId25" Type="http://schemas.openxmlformats.org/officeDocument/2006/relationships/oleObject" Target="embeddings/oleObject5.bin"/><Relationship Id="rId174" Type="http://schemas.openxmlformats.org/officeDocument/2006/relationships/image" Target="media/image83.wmf"/><Relationship Id="rId381" Type="http://schemas.openxmlformats.org/officeDocument/2006/relationships/image" Target="media/image170.wmf"/><Relationship Id="rId241" Type="http://schemas.openxmlformats.org/officeDocument/2006/relationships/image" Target="media/image113.wmf"/><Relationship Id="rId479" Type="http://schemas.openxmlformats.org/officeDocument/2006/relationships/oleObject" Target="embeddings/oleObject256.bin"/><Relationship Id="rId686" Type="http://schemas.openxmlformats.org/officeDocument/2006/relationships/oleObject" Target="embeddings/oleObject359.bin"/><Relationship Id="rId893" Type="http://schemas.openxmlformats.org/officeDocument/2006/relationships/oleObject" Target="embeddings/oleObject464.bin"/><Relationship Id="rId339" Type="http://schemas.openxmlformats.org/officeDocument/2006/relationships/oleObject" Target="embeddings/oleObject178.bin"/><Relationship Id="rId546" Type="http://schemas.openxmlformats.org/officeDocument/2006/relationships/image" Target="media/image250.wmf"/><Relationship Id="rId753" Type="http://schemas.openxmlformats.org/officeDocument/2006/relationships/image" Target="media/image354.wmf"/><Relationship Id="rId1176" Type="http://schemas.openxmlformats.org/officeDocument/2006/relationships/oleObject" Target="embeddings/oleObject605.bin"/><Relationship Id="rId1383" Type="http://schemas.openxmlformats.org/officeDocument/2006/relationships/image" Target="media/image664.wmf"/><Relationship Id="rId101" Type="http://schemas.openxmlformats.org/officeDocument/2006/relationships/oleObject" Target="embeddings/oleObject48.bin"/><Relationship Id="rId406" Type="http://schemas.openxmlformats.org/officeDocument/2006/relationships/oleObject" Target="embeddings/oleObject217.bin"/><Relationship Id="rId960" Type="http://schemas.openxmlformats.org/officeDocument/2006/relationships/image" Target="media/image456.wmf"/><Relationship Id="rId1036" Type="http://schemas.openxmlformats.org/officeDocument/2006/relationships/image" Target="media/image494.wmf"/><Relationship Id="rId1243" Type="http://schemas.openxmlformats.org/officeDocument/2006/relationships/oleObject" Target="embeddings/oleObject640.bin"/><Relationship Id="rId613" Type="http://schemas.openxmlformats.org/officeDocument/2006/relationships/image" Target="media/image284.wmf"/><Relationship Id="rId820" Type="http://schemas.openxmlformats.org/officeDocument/2006/relationships/oleObject" Target="embeddings/oleObject427.bin"/><Relationship Id="rId918" Type="http://schemas.openxmlformats.org/officeDocument/2006/relationships/image" Target="media/image435.wmf"/><Relationship Id="rId1450" Type="http://schemas.openxmlformats.org/officeDocument/2006/relationships/image" Target="media/image697.wmf"/><Relationship Id="rId1103" Type="http://schemas.openxmlformats.org/officeDocument/2006/relationships/oleObject" Target="embeddings/oleObject569.bin"/><Relationship Id="rId1310" Type="http://schemas.openxmlformats.org/officeDocument/2006/relationships/oleObject" Target="embeddings/oleObject676.bin"/><Relationship Id="rId1408" Type="http://schemas.openxmlformats.org/officeDocument/2006/relationships/oleObject" Target="embeddings/oleObject725.bin"/><Relationship Id="rId47" Type="http://schemas.openxmlformats.org/officeDocument/2006/relationships/image" Target="media/image22.wmf"/><Relationship Id="rId196" Type="http://schemas.openxmlformats.org/officeDocument/2006/relationships/oleObject" Target="embeddings/oleObject98.bin"/><Relationship Id="rId263" Type="http://schemas.openxmlformats.org/officeDocument/2006/relationships/image" Target="media/image124.wmf"/><Relationship Id="rId470" Type="http://schemas.openxmlformats.org/officeDocument/2006/relationships/image" Target="media/image212.wmf"/><Relationship Id="rId123" Type="http://schemas.openxmlformats.org/officeDocument/2006/relationships/oleObject" Target="embeddings/oleObject59.bin"/><Relationship Id="rId330" Type="http://schemas.openxmlformats.org/officeDocument/2006/relationships/oleObject" Target="embeddings/oleObject169.bin"/><Relationship Id="rId568" Type="http://schemas.openxmlformats.org/officeDocument/2006/relationships/oleObject" Target="embeddings/oleObject300.bin"/><Relationship Id="rId775" Type="http://schemas.openxmlformats.org/officeDocument/2006/relationships/oleObject" Target="embeddings/oleObject404.bin"/><Relationship Id="rId982" Type="http://schemas.openxmlformats.org/officeDocument/2006/relationships/image" Target="media/image467.wmf"/><Relationship Id="rId1198" Type="http://schemas.openxmlformats.org/officeDocument/2006/relationships/oleObject" Target="embeddings/oleObject616.bin"/><Relationship Id="rId428" Type="http://schemas.openxmlformats.org/officeDocument/2006/relationships/image" Target="media/image193.wmf"/><Relationship Id="rId635" Type="http://schemas.openxmlformats.org/officeDocument/2006/relationships/image" Target="media/image295.wmf"/><Relationship Id="rId842" Type="http://schemas.openxmlformats.org/officeDocument/2006/relationships/image" Target="media/image397.wmf"/><Relationship Id="rId1058" Type="http://schemas.openxmlformats.org/officeDocument/2006/relationships/image" Target="media/image505.wmf"/><Relationship Id="rId1265" Type="http://schemas.openxmlformats.org/officeDocument/2006/relationships/oleObject" Target="embeddings/oleObject652.bin"/><Relationship Id="rId1472" Type="http://schemas.openxmlformats.org/officeDocument/2006/relationships/image" Target="media/image708.wmf"/><Relationship Id="rId702" Type="http://schemas.openxmlformats.org/officeDocument/2006/relationships/oleObject" Target="embeddings/oleObject367.bin"/><Relationship Id="rId1125" Type="http://schemas.openxmlformats.org/officeDocument/2006/relationships/oleObject" Target="embeddings/oleObject580.bin"/><Relationship Id="rId1332" Type="http://schemas.openxmlformats.org/officeDocument/2006/relationships/oleObject" Target="embeddings/oleObject687.bin"/><Relationship Id="rId69" Type="http://schemas.openxmlformats.org/officeDocument/2006/relationships/oleObject" Target="embeddings/oleObject32.bin"/><Relationship Id="rId285" Type="http://schemas.openxmlformats.org/officeDocument/2006/relationships/image" Target="media/image135.wmf"/><Relationship Id="rId492" Type="http://schemas.openxmlformats.org/officeDocument/2006/relationships/image" Target="media/image223.wmf"/><Relationship Id="rId797" Type="http://schemas.openxmlformats.org/officeDocument/2006/relationships/oleObject" Target="embeddings/oleObject415.bin"/><Relationship Id="rId145" Type="http://schemas.openxmlformats.org/officeDocument/2006/relationships/oleObject" Target="embeddings/oleObject70.bin"/><Relationship Id="rId352" Type="http://schemas.openxmlformats.org/officeDocument/2006/relationships/image" Target="media/image156.wmf"/><Relationship Id="rId1287" Type="http://schemas.openxmlformats.org/officeDocument/2006/relationships/image" Target="media/image616.wmf"/><Relationship Id="rId212" Type="http://schemas.openxmlformats.org/officeDocument/2006/relationships/image" Target="media/image99.wmf"/><Relationship Id="rId657" Type="http://schemas.openxmlformats.org/officeDocument/2006/relationships/image" Target="media/image306.wmf"/><Relationship Id="rId864" Type="http://schemas.openxmlformats.org/officeDocument/2006/relationships/image" Target="media/image408.wmf"/><Relationship Id="rId1494" Type="http://schemas.openxmlformats.org/officeDocument/2006/relationships/oleObject" Target="embeddings/oleObject769.bin"/><Relationship Id="rId517" Type="http://schemas.openxmlformats.org/officeDocument/2006/relationships/oleObject" Target="embeddings/oleObject275.bin"/><Relationship Id="rId724" Type="http://schemas.openxmlformats.org/officeDocument/2006/relationships/oleObject" Target="embeddings/oleObject378.bin"/><Relationship Id="rId931" Type="http://schemas.openxmlformats.org/officeDocument/2006/relationships/oleObject" Target="embeddings/oleObject483.bin"/><Relationship Id="rId1147" Type="http://schemas.openxmlformats.org/officeDocument/2006/relationships/oleObject" Target="embeddings/oleObject591.bin"/><Relationship Id="rId1354" Type="http://schemas.openxmlformats.org/officeDocument/2006/relationships/oleObject" Target="embeddings/oleObject698.bin"/><Relationship Id="rId60" Type="http://schemas.openxmlformats.org/officeDocument/2006/relationships/oleObject" Target="embeddings/oleObject27.bin"/><Relationship Id="rId1007" Type="http://schemas.openxmlformats.org/officeDocument/2006/relationships/oleObject" Target="embeddings/oleObject521.bin"/><Relationship Id="rId1214" Type="http://schemas.openxmlformats.org/officeDocument/2006/relationships/oleObject" Target="embeddings/oleObject626.bin"/><Relationship Id="rId1421" Type="http://schemas.openxmlformats.org/officeDocument/2006/relationships/oleObject" Target="embeddings/oleObject732.bin"/><Relationship Id="rId1519" Type="http://schemas.openxmlformats.org/officeDocument/2006/relationships/image" Target="media/image729.wmf"/><Relationship Id="rId18" Type="http://schemas.openxmlformats.org/officeDocument/2006/relationships/image" Target="media/image10.wmf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201.bin"/><Relationship Id="rId581" Type="http://schemas.openxmlformats.org/officeDocument/2006/relationships/image" Target="media/image268.wmf"/><Relationship Id="rId234" Type="http://schemas.openxmlformats.org/officeDocument/2006/relationships/oleObject" Target="embeddings/oleObject117.bin"/><Relationship Id="rId679" Type="http://schemas.openxmlformats.org/officeDocument/2006/relationships/image" Target="media/image317.wmf"/><Relationship Id="rId886" Type="http://schemas.openxmlformats.org/officeDocument/2006/relationships/image" Target="media/image419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35.bin"/><Relationship Id="rId539" Type="http://schemas.openxmlformats.org/officeDocument/2006/relationships/oleObject" Target="embeddings/oleObject286.bin"/><Relationship Id="rId746" Type="http://schemas.openxmlformats.org/officeDocument/2006/relationships/oleObject" Target="embeddings/oleObject389.bin"/><Relationship Id="rId1071" Type="http://schemas.openxmlformats.org/officeDocument/2006/relationships/oleObject" Target="embeddings/oleObject553.bin"/><Relationship Id="rId1169" Type="http://schemas.openxmlformats.org/officeDocument/2006/relationships/oleObject" Target="embeddings/oleObject602.bin"/><Relationship Id="rId1376" Type="http://schemas.openxmlformats.org/officeDocument/2006/relationships/oleObject" Target="embeddings/oleObject709.bin"/><Relationship Id="rId301" Type="http://schemas.openxmlformats.org/officeDocument/2006/relationships/image" Target="media/image143.wmf"/><Relationship Id="rId953" Type="http://schemas.openxmlformats.org/officeDocument/2006/relationships/oleObject" Target="embeddings/oleObject494.bin"/><Relationship Id="rId1029" Type="http://schemas.openxmlformats.org/officeDocument/2006/relationships/oleObject" Target="embeddings/oleObject532.bin"/><Relationship Id="rId1236" Type="http://schemas.openxmlformats.org/officeDocument/2006/relationships/image" Target="media/image593.wmf"/><Relationship Id="rId82" Type="http://schemas.openxmlformats.org/officeDocument/2006/relationships/image" Target="media/image37.wmf"/><Relationship Id="rId606" Type="http://schemas.openxmlformats.org/officeDocument/2006/relationships/image" Target="media/image281.wmf"/><Relationship Id="rId813" Type="http://schemas.openxmlformats.org/officeDocument/2006/relationships/image" Target="media/image383.wmf"/><Relationship Id="rId1443" Type="http://schemas.openxmlformats.org/officeDocument/2006/relationships/oleObject" Target="embeddings/oleObject743.bin"/><Relationship Id="rId1303" Type="http://schemas.openxmlformats.org/officeDocument/2006/relationships/image" Target="media/image624.wmf"/><Relationship Id="rId1510" Type="http://schemas.openxmlformats.org/officeDocument/2006/relationships/oleObject" Target="embeddings/oleObject779.bin"/><Relationship Id="rId189" Type="http://schemas.openxmlformats.org/officeDocument/2006/relationships/oleObject" Target="embeddings/oleObject93.bin"/><Relationship Id="rId396" Type="http://schemas.openxmlformats.org/officeDocument/2006/relationships/oleObject" Target="embeddings/oleObject212.bin"/><Relationship Id="rId256" Type="http://schemas.openxmlformats.org/officeDocument/2006/relationships/oleObject" Target="embeddings/oleObject129.bin"/><Relationship Id="rId463" Type="http://schemas.openxmlformats.org/officeDocument/2006/relationships/oleObject" Target="embeddings/oleObject248.bin"/><Relationship Id="rId670" Type="http://schemas.openxmlformats.org/officeDocument/2006/relationships/oleObject" Target="embeddings/oleObject351.bin"/><Relationship Id="rId1093" Type="http://schemas.openxmlformats.org/officeDocument/2006/relationships/oleObject" Target="embeddings/oleObject564.bin"/><Relationship Id="rId116" Type="http://schemas.openxmlformats.org/officeDocument/2006/relationships/image" Target="media/image54.wmf"/><Relationship Id="rId323" Type="http://schemas.openxmlformats.org/officeDocument/2006/relationships/image" Target="media/image154.wmf"/><Relationship Id="rId530" Type="http://schemas.openxmlformats.org/officeDocument/2006/relationships/image" Target="media/image242.wmf"/><Relationship Id="rId768" Type="http://schemas.openxmlformats.org/officeDocument/2006/relationships/image" Target="media/image361.wmf"/><Relationship Id="rId975" Type="http://schemas.openxmlformats.org/officeDocument/2006/relationships/oleObject" Target="embeddings/oleObject505.bin"/><Relationship Id="rId1160" Type="http://schemas.openxmlformats.org/officeDocument/2006/relationships/image" Target="media/image556.wmf"/><Relationship Id="rId1398" Type="http://schemas.openxmlformats.org/officeDocument/2006/relationships/oleObject" Target="embeddings/oleObject720.bin"/><Relationship Id="rId628" Type="http://schemas.openxmlformats.org/officeDocument/2006/relationships/oleObject" Target="embeddings/oleObject330.bin"/><Relationship Id="rId835" Type="http://schemas.openxmlformats.org/officeDocument/2006/relationships/oleObject" Target="embeddings/oleObject435.bin"/><Relationship Id="rId1258" Type="http://schemas.openxmlformats.org/officeDocument/2006/relationships/image" Target="media/image604.wmf"/><Relationship Id="rId1465" Type="http://schemas.openxmlformats.org/officeDocument/2006/relationships/oleObject" Target="embeddings/oleObject754.bin"/><Relationship Id="rId1020" Type="http://schemas.openxmlformats.org/officeDocument/2006/relationships/image" Target="media/image486.wmf"/><Relationship Id="rId1118" Type="http://schemas.openxmlformats.org/officeDocument/2006/relationships/image" Target="media/image535.wmf"/><Relationship Id="rId1325" Type="http://schemas.openxmlformats.org/officeDocument/2006/relationships/image" Target="media/image635.wmf"/><Relationship Id="rId1532" Type="http://schemas.openxmlformats.org/officeDocument/2006/relationships/oleObject" Target="embeddings/oleObject790.bin"/><Relationship Id="rId902" Type="http://schemas.openxmlformats.org/officeDocument/2006/relationships/image" Target="media/image427.wmf"/><Relationship Id="rId31" Type="http://schemas.openxmlformats.org/officeDocument/2006/relationships/image" Target="media/image17.wmf"/><Relationship Id="rId180" Type="http://schemas.openxmlformats.org/officeDocument/2006/relationships/image" Target="media/image86.wmf"/><Relationship Id="rId278" Type="http://schemas.openxmlformats.org/officeDocument/2006/relationships/oleObject" Target="embeddings/oleObject140.bin"/><Relationship Id="rId485" Type="http://schemas.openxmlformats.org/officeDocument/2006/relationships/oleObject" Target="embeddings/oleObject259.bin"/><Relationship Id="rId692" Type="http://schemas.openxmlformats.org/officeDocument/2006/relationships/oleObject" Target="embeddings/oleObject362.bin"/><Relationship Id="rId138" Type="http://schemas.openxmlformats.org/officeDocument/2006/relationships/image" Target="media/image65.wmf"/><Relationship Id="rId345" Type="http://schemas.openxmlformats.org/officeDocument/2006/relationships/oleObject" Target="embeddings/oleObject184.bin"/><Relationship Id="rId552" Type="http://schemas.openxmlformats.org/officeDocument/2006/relationships/image" Target="media/image253.wmf"/><Relationship Id="rId997" Type="http://schemas.openxmlformats.org/officeDocument/2006/relationships/oleObject" Target="embeddings/oleObject516.bin"/><Relationship Id="rId1182" Type="http://schemas.openxmlformats.org/officeDocument/2006/relationships/oleObject" Target="embeddings/oleObject608.bin"/><Relationship Id="rId205" Type="http://schemas.openxmlformats.org/officeDocument/2006/relationships/oleObject" Target="embeddings/oleObject103.bin"/><Relationship Id="rId412" Type="http://schemas.openxmlformats.org/officeDocument/2006/relationships/oleObject" Target="embeddings/oleObject220.bin"/><Relationship Id="rId857" Type="http://schemas.openxmlformats.org/officeDocument/2006/relationships/oleObject" Target="embeddings/oleObject446.bin"/><Relationship Id="rId1042" Type="http://schemas.openxmlformats.org/officeDocument/2006/relationships/image" Target="media/image497.wmf"/><Relationship Id="rId1487" Type="http://schemas.openxmlformats.org/officeDocument/2006/relationships/image" Target="media/image715.wmf"/><Relationship Id="rId717" Type="http://schemas.openxmlformats.org/officeDocument/2006/relationships/image" Target="media/image336.wmf"/><Relationship Id="rId924" Type="http://schemas.openxmlformats.org/officeDocument/2006/relationships/image" Target="media/image438.wmf"/><Relationship Id="rId1347" Type="http://schemas.openxmlformats.org/officeDocument/2006/relationships/image" Target="media/image646.wmf"/><Relationship Id="rId53" Type="http://schemas.openxmlformats.org/officeDocument/2006/relationships/image" Target="media/image23.wmf"/><Relationship Id="rId1207" Type="http://schemas.openxmlformats.org/officeDocument/2006/relationships/oleObject" Target="embeddings/oleObject621.bin"/><Relationship Id="rId1414" Type="http://schemas.openxmlformats.org/officeDocument/2006/relationships/image" Target="media/image679.wmf"/><Relationship Id="rId367" Type="http://schemas.openxmlformats.org/officeDocument/2006/relationships/image" Target="media/image163.wmf"/><Relationship Id="rId574" Type="http://schemas.openxmlformats.org/officeDocument/2006/relationships/oleObject" Target="embeddings/oleObject303.bin"/><Relationship Id="rId227" Type="http://schemas.openxmlformats.org/officeDocument/2006/relationships/oleObject" Target="embeddings/oleObject114.bin"/><Relationship Id="rId781" Type="http://schemas.openxmlformats.org/officeDocument/2006/relationships/oleObject" Target="embeddings/oleObject407.bin"/><Relationship Id="rId879" Type="http://schemas.openxmlformats.org/officeDocument/2006/relationships/oleObject" Target="embeddings/oleObject457.bin"/><Relationship Id="rId434" Type="http://schemas.openxmlformats.org/officeDocument/2006/relationships/image" Target="media/image196.png"/><Relationship Id="rId641" Type="http://schemas.openxmlformats.org/officeDocument/2006/relationships/image" Target="media/image298.wmf"/><Relationship Id="rId739" Type="http://schemas.openxmlformats.org/officeDocument/2006/relationships/image" Target="media/image347.wmf"/><Relationship Id="rId1064" Type="http://schemas.openxmlformats.org/officeDocument/2006/relationships/image" Target="media/image508.wmf"/><Relationship Id="rId1271" Type="http://schemas.openxmlformats.org/officeDocument/2006/relationships/oleObject" Target="embeddings/oleObject655.bin"/><Relationship Id="rId1369" Type="http://schemas.openxmlformats.org/officeDocument/2006/relationships/image" Target="media/image657.wmf"/><Relationship Id="rId501" Type="http://schemas.openxmlformats.org/officeDocument/2006/relationships/oleObject" Target="embeddings/oleObject267.bin"/><Relationship Id="rId946" Type="http://schemas.openxmlformats.org/officeDocument/2006/relationships/image" Target="media/image449.wmf"/><Relationship Id="rId1131" Type="http://schemas.openxmlformats.org/officeDocument/2006/relationships/oleObject" Target="embeddings/oleObject583.bin"/><Relationship Id="rId1229" Type="http://schemas.openxmlformats.org/officeDocument/2006/relationships/oleObject" Target="embeddings/oleObject633.bin"/><Relationship Id="rId75" Type="http://schemas.openxmlformats.org/officeDocument/2006/relationships/oleObject" Target="embeddings/oleObject35.bin"/><Relationship Id="rId806" Type="http://schemas.openxmlformats.org/officeDocument/2006/relationships/oleObject" Target="embeddings/oleObject420.bin"/><Relationship Id="rId1436" Type="http://schemas.openxmlformats.org/officeDocument/2006/relationships/image" Target="media/image690.wmf"/><Relationship Id="rId1503" Type="http://schemas.openxmlformats.org/officeDocument/2006/relationships/image" Target="media/image722.wmf"/><Relationship Id="rId291" Type="http://schemas.openxmlformats.org/officeDocument/2006/relationships/image" Target="media/image138.wmf"/><Relationship Id="rId151" Type="http://schemas.openxmlformats.org/officeDocument/2006/relationships/oleObject" Target="embeddings/oleObject73.bin"/><Relationship Id="rId389" Type="http://schemas.openxmlformats.org/officeDocument/2006/relationships/image" Target="media/image174.wmf"/><Relationship Id="rId596" Type="http://schemas.openxmlformats.org/officeDocument/2006/relationships/oleObject" Target="embeddings/oleObject314.bin"/><Relationship Id="rId249" Type="http://schemas.openxmlformats.org/officeDocument/2006/relationships/image" Target="media/image117.wmf"/><Relationship Id="rId456" Type="http://schemas.openxmlformats.org/officeDocument/2006/relationships/image" Target="media/image205.wmf"/><Relationship Id="rId663" Type="http://schemas.openxmlformats.org/officeDocument/2006/relationships/image" Target="media/image309.wmf"/><Relationship Id="rId870" Type="http://schemas.openxmlformats.org/officeDocument/2006/relationships/image" Target="media/image411.wmf"/><Relationship Id="rId1086" Type="http://schemas.openxmlformats.org/officeDocument/2006/relationships/image" Target="media/image519.wmf"/><Relationship Id="rId1293" Type="http://schemas.openxmlformats.org/officeDocument/2006/relationships/image" Target="media/image619.wmf"/><Relationship Id="rId109" Type="http://schemas.openxmlformats.org/officeDocument/2006/relationships/oleObject" Target="embeddings/oleObject52.bin"/><Relationship Id="rId316" Type="http://schemas.openxmlformats.org/officeDocument/2006/relationships/oleObject" Target="embeddings/oleObject159.bin"/><Relationship Id="rId523" Type="http://schemas.openxmlformats.org/officeDocument/2006/relationships/oleObject" Target="embeddings/oleObject278.bin"/><Relationship Id="rId968" Type="http://schemas.openxmlformats.org/officeDocument/2006/relationships/image" Target="media/image460.wmf"/><Relationship Id="rId1153" Type="http://schemas.openxmlformats.org/officeDocument/2006/relationships/oleObject" Target="embeddings/oleObject594.bin"/><Relationship Id="rId97" Type="http://schemas.openxmlformats.org/officeDocument/2006/relationships/oleObject" Target="embeddings/oleObject46.bin"/><Relationship Id="rId730" Type="http://schemas.openxmlformats.org/officeDocument/2006/relationships/oleObject" Target="embeddings/oleObject381.bin"/><Relationship Id="rId828" Type="http://schemas.openxmlformats.org/officeDocument/2006/relationships/oleObject" Target="embeddings/oleObject431.bin"/><Relationship Id="rId1013" Type="http://schemas.openxmlformats.org/officeDocument/2006/relationships/oleObject" Target="embeddings/oleObject524.bin"/><Relationship Id="rId1360" Type="http://schemas.openxmlformats.org/officeDocument/2006/relationships/oleObject" Target="embeddings/oleObject701.bin"/><Relationship Id="rId1458" Type="http://schemas.openxmlformats.org/officeDocument/2006/relationships/image" Target="media/image701.wmf"/><Relationship Id="rId1220" Type="http://schemas.openxmlformats.org/officeDocument/2006/relationships/image" Target="media/image585.wmf"/><Relationship Id="rId1318" Type="http://schemas.openxmlformats.org/officeDocument/2006/relationships/oleObject" Target="embeddings/oleObject680.bin"/><Relationship Id="rId1525" Type="http://schemas.openxmlformats.org/officeDocument/2006/relationships/image" Target="media/image732.wmf"/><Relationship Id="rId24" Type="http://schemas.openxmlformats.org/officeDocument/2006/relationships/image" Target="media/image13.wmf"/><Relationship Id="rId173" Type="http://schemas.openxmlformats.org/officeDocument/2006/relationships/oleObject" Target="embeddings/oleObject84.bin"/><Relationship Id="rId380" Type="http://schemas.openxmlformats.org/officeDocument/2006/relationships/oleObject" Target="embeddings/oleObject204.bin"/><Relationship Id="rId240" Type="http://schemas.openxmlformats.org/officeDocument/2006/relationships/oleObject" Target="embeddings/oleObject121.bin"/><Relationship Id="rId478" Type="http://schemas.openxmlformats.org/officeDocument/2006/relationships/image" Target="media/image216.wmf"/><Relationship Id="rId685" Type="http://schemas.openxmlformats.org/officeDocument/2006/relationships/image" Target="media/image320.wmf"/><Relationship Id="rId892" Type="http://schemas.openxmlformats.org/officeDocument/2006/relationships/image" Target="media/image422.wmf"/><Relationship Id="rId100" Type="http://schemas.openxmlformats.org/officeDocument/2006/relationships/image" Target="media/image46.wmf"/><Relationship Id="rId338" Type="http://schemas.openxmlformats.org/officeDocument/2006/relationships/oleObject" Target="embeddings/oleObject177.bin"/><Relationship Id="rId545" Type="http://schemas.openxmlformats.org/officeDocument/2006/relationships/oleObject" Target="embeddings/oleObject289.bin"/><Relationship Id="rId752" Type="http://schemas.openxmlformats.org/officeDocument/2006/relationships/oleObject" Target="embeddings/oleObject392.bin"/><Relationship Id="rId1175" Type="http://schemas.openxmlformats.org/officeDocument/2006/relationships/image" Target="media/image564.wmf"/><Relationship Id="rId1382" Type="http://schemas.openxmlformats.org/officeDocument/2006/relationships/oleObject" Target="embeddings/oleObject712.bin"/><Relationship Id="rId405" Type="http://schemas.openxmlformats.org/officeDocument/2006/relationships/image" Target="media/image182.wmf"/><Relationship Id="rId612" Type="http://schemas.openxmlformats.org/officeDocument/2006/relationships/oleObject" Target="embeddings/oleObject322.bin"/><Relationship Id="rId1035" Type="http://schemas.openxmlformats.org/officeDocument/2006/relationships/oleObject" Target="embeddings/oleObject535.bin"/><Relationship Id="rId1242" Type="http://schemas.openxmlformats.org/officeDocument/2006/relationships/image" Target="media/image596.wmf"/><Relationship Id="rId917" Type="http://schemas.openxmlformats.org/officeDocument/2006/relationships/oleObject" Target="embeddings/oleObject476.bin"/><Relationship Id="rId1102" Type="http://schemas.openxmlformats.org/officeDocument/2006/relationships/image" Target="media/image527.wmf"/><Relationship Id="rId46" Type="http://schemas.openxmlformats.org/officeDocument/2006/relationships/oleObject" Target="embeddings/oleObject18.bin"/><Relationship Id="rId1407" Type="http://schemas.openxmlformats.org/officeDocument/2006/relationships/image" Target="media/image676.wmf"/><Relationship Id="rId195" Type="http://schemas.openxmlformats.org/officeDocument/2006/relationships/oleObject" Target="embeddings/oleObject97.bin"/><Relationship Id="rId262" Type="http://schemas.openxmlformats.org/officeDocument/2006/relationships/oleObject" Target="embeddings/oleObject132.bin"/><Relationship Id="rId567" Type="http://schemas.openxmlformats.org/officeDocument/2006/relationships/image" Target="media/image261.wmf"/><Relationship Id="rId1197" Type="http://schemas.openxmlformats.org/officeDocument/2006/relationships/image" Target="media/image575.wmf"/><Relationship Id="rId122" Type="http://schemas.openxmlformats.org/officeDocument/2006/relationships/oleObject" Target="embeddings/oleObject58.bin"/><Relationship Id="rId774" Type="http://schemas.openxmlformats.org/officeDocument/2006/relationships/image" Target="media/image364.wmf"/><Relationship Id="rId981" Type="http://schemas.openxmlformats.org/officeDocument/2006/relationships/oleObject" Target="embeddings/oleObject508.bin"/><Relationship Id="rId1057" Type="http://schemas.openxmlformats.org/officeDocument/2006/relationships/oleObject" Target="embeddings/oleObject546.bin"/><Relationship Id="rId427" Type="http://schemas.openxmlformats.org/officeDocument/2006/relationships/oleObject" Target="embeddings/oleObject228.bin"/><Relationship Id="rId634" Type="http://schemas.openxmlformats.org/officeDocument/2006/relationships/oleObject" Target="embeddings/oleObject333.bin"/><Relationship Id="rId841" Type="http://schemas.openxmlformats.org/officeDocument/2006/relationships/oleObject" Target="embeddings/oleObject438.bin"/><Relationship Id="rId1264" Type="http://schemas.openxmlformats.org/officeDocument/2006/relationships/oleObject" Target="embeddings/oleObject651.bin"/><Relationship Id="rId1471" Type="http://schemas.openxmlformats.org/officeDocument/2006/relationships/oleObject" Target="embeddings/oleObject757.bin"/><Relationship Id="rId701" Type="http://schemas.openxmlformats.org/officeDocument/2006/relationships/image" Target="media/image328.wmf"/><Relationship Id="rId939" Type="http://schemas.openxmlformats.org/officeDocument/2006/relationships/oleObject" Target="embeddings/oleObject487.bin"/><Relationship Id="rId1124" Type="http://schemas.openxmlformats.org/officeDocument/2006/relationships/image" Target="media/image538.wmf"/><Relationship Id="rId1331" Type="http://schemas.openxmlformats.org/officeDocument/2006/relationships/image" Target="media/image638.wmf"/><Relationship Id="rId68" Type="http://schemas.openxmlformats.org/officeDocument/2006/relationships/image" Target="media/image30.wmf"/><Relationship Id="rId1429" Type="http://schemas.openxmlformats.org/officeDocument/2006/relationships/oleObject" Target="embeddings/oleObject736.bin"/><Relationship Id="rId284" Type="http://schemas.openxmlformats.org/officeDocument/2006/relationships/oleObject" Target="embeddings/oleObject143.bin"/><Relationship Id="rId491" Type="http://schemas.openxmlformats.org/officeDocument/2006/relationships/oleObject" Target="embeddings/oleObject262.bin"/><Relationship Id="rId144" Type="http://schemas.openxmlformats.org/officeDocument/2006/relationships/image" Target="media/image68.wmf"/><Relationship Id="rId589" Type="http://schemas.openxmlformats.org/officeDocument/2006/relationships/image" Target="media/image272.wmf"/><Relationship Id="rId796" Type="http://schemas.openxmlformats.org/officeDocument/2006/relationships/image" Target="media/image375.wmf"/><Relationship Id="rId351" Type="http://schemas.openxmlformats.org/officeDocument/2006/relationships/oleObject" Target="embeddings/oleObject189.bin"/><Relationship Id="rId449" Type="http://schemas.openxmlformats.org/officeDocument/2006/relationships/image" Target="media/image202.wmf"/><Relationship Id="rId656" Type="http://schemas.openxmlformats.org/officeDocument/2006/relationships/oleObject" Target="embeddings/oleObject344.bin"/><Relationship Id="rId863" Type="http://schemas.openxmlformats.org/officeDocument/2006/relationships/oleObject" Target="embeddings/oleObject449.bin"/><Relationship Id="rId1079" Type="http://schemas.openxmlformats.org/officeDocument/2006/relationships/oleObject" Target="embeddings/oleObject557.bin"/><Relationship Id="rId1286" Type="http://schemas.openxmlformats.org/officeDocument/2006/relationships/oleObject" Target="embeddings/oleObject664.bin"/><Relationship Id="rId1493" Type="http://schemas.openxmlformats.org/officeDocument/2006/relationships/image" Target="media/image718.wmf"/><Relationship Id="rId211" Type="http://schemas.openxmlformats.org/officeDocument/2006/relationships/oleObject" Target="embeddings/oleObject106.bin"/><Relationship Id="rId309" Type="http://schemas.openxmlformats.org/officeDocument/2006/relationships/image" Target="media/image147.wmf"/><Relationship Id="rId516" Type="http://schemas.openxmlformats.org/officeDocument/2006/relationships/image" Target="media/image235.wmf"/><Relationship Id="rId1146" Type="http://schemas.openxmlformats.org/officeDocument/2006/relationships/image" Target="media/image549.wmf"/><Relationship Id="rId723" Type="http://schemas.openxmlformats.org/officeDocument/2006/relationships/image" Target="media/image339.wmf"/><Relationship Id="rId930" Type="http://schemas.openxmlformats.org/officeDocument/2006/relationships/image" Target="media/image441.wmf"/><Relationship Id="rId1006" Type="http://schemas.openxmlformats.org/officeDocument/2006/relationships/image" Target="media/image479.wmf"/><Relationship Id="rId1353" Type="http://schemas.openxmlformats.org/officeDocument/2006/relationships/image" Target="media/image649.wmf"/><Relationship Id="rId1213" Type="http://schemas.openxmlformats.org/officeDocument/2006/relationships/image" Target="media/image581.wmf"/><Relationship Id="rId1420" Type="http://schemas.openxmlformats.org/officeDocument/2006/relationships/image" Target="media/image682.wmf"/><Relationship Id="rId1518" Type="http://schemas.openxmlformats.org/officeDocument/2006/relationships/oleObject" Target="embeddings/oleObject783.bin"/><Relationship Id="rId17" Type="http://schemas.openxmlformats.org/officeDocument/2006/relationships/oleObject" Target="embeddings/oleObject1.bin"/><Relationship Id="rId166" Type="http://schemas.openxmlformats.org/officeDocument/2006/relationships/image" Target="media/image79.wmf"/><Relationship Id="rId373" Type="http://schemas.openxmlformats.org/officeDocument/2006/relationships/image" Target="media/image166.wmf"/><Relationship Id="rId580" Type="http://schemas.openxmlformats.org/officeDocument/2006/relationships/oleObject" Target="embeddings/oleObject306.bin"/><Relationship Id="rId1" Type="http://schemas.openxmlformats.org/officeDocument/2006/relationships/customXml" Target="../customXml/item1.xml"/><Relationship Id="rId233" Type="http://schemas.openxmlformats.org/officeDocument/2006/relationships/image" Target="media/image110.wmf"/><Relationship Id="rId440" Type="http://schemas.openxmlformats.org/officeDocument/2006/relationships/oleObject" Target="embeddings/oleObject234.bin"/><Relationship Id="rId678" Type="http://schemas.openxmlformats.org/officeDocument/2006/relationships/oleObject" Target="embeddings/oleObject355.bin"/><Relationship Id="rId885" Type="http://schemas.openxmlformats.org/officeDocument/2006/relationships/oleObject" Target="embeddings/oleObject460.bin"/><Relationship Id="rId1070" Type="http://schemas.openxmlformats.org/officeDocument/2006/relationships/image" Target="media/image511.wmf"/><Relationship Id="rId300" Type="http://schemas.openxmlformats.org/officeDocument/2006/relationships/oleObject" Target="embeddings/oleObject151.bin"/><Relationship Id="rId538" Type="http://schemas.openxmlformats.org/officeDocument/2006/relationships/image" Target="media/image246.wmf"/><Relationship Id="rId745" Type="http://schemas.openxmlformats.org/officeDocument/2006/relationships/image" Target="media/image350.wmf"/><Relationship Id="rId952" Type="http://schemas.openxmlformats.org/officeDocument/2006/relationships/image" Target="media/image452.wmf"/><Relationship Id="rId1168" Type="http://schemas.openxmlformats.org/officeDocument/2006/relationships/image" Target="media/image560.wmf"/><Relationship Id="rId1375" Type="http://schemas.openxmlformats.org/officeDocument/2006/relationships/image" Target="media/image660.wmf"/><Relationship Id="rId81" Type="http://schemas.openxmlformats.org/officeDocument/2006/relationships/oleObject" Target="embeddings/oleObject38.bin"/><Relationship Id="rId605" Type="http://schemas.openxmlformats.org/officeDocument/2006/relationships/oleObject" Target="embeddings/oleObject318.bin"/><Relationship Id="rId812" Type="http://schemas.openxmlformats.org/officeDocument/2006/relationships/oleObject" Target="embeddings/oleObject423.bin"/><Relationship Id="rId1028" Type="http://schemas.openxmlformats.org/officeDocument/2006/relationships/image" Target="media/image490.wmf"/><Relationship Id="rId1235" Type="http://schemas.openxmlformats.org/officeDocument/2006/relationships/oleObject" Target="embeddings/oleObject636.bin"/><Relationship Id="rId1442" Type="http://schemas.openxmlformats.org/officeDocument/2006/relationships/image" Target="media/image693.wmf"/><Relationship Id="rId1302" Type="http://schemas.openxmlformats.org/officeDocument/2006/relationships/oleObject" Target="embeddings/oleObject672.bin"/><Relationship Id="rId39" Type="http://schemas.openxmlformats.org/officeDocument/2006/relationships/oleObject" Target="embeddings/oleObject13.bin"/><Relationship Id="rId188" Type="http://schemas.openxmlformats.org/officeDocument/2006/relationships/oleObject" Target="embeddings/oleObject92.bin"/><Relationship Id="rId395" Type="http://schemas.openxmlformats.org/officeDocument/2006/relationships/image" Target="media/image177.wmf"/><Relationship Id="rId255" Type="http://schemas.openxmlformats.org/officeDocument/2006/relationships/image" Target="media/image120.wmf"/><Relationship Id="rId462" Type="http://schemas.openxmlformats.org/officeDocument/2006/relationships/image" Target="media/image208.wmf"/><Relationship Id="rId1092" Type="http://schemas.openxmlformats.org/officeDocument/2006/relationships/image" Target="media/image522.wmf"/><Relationship Id="rId1397" Type="http://schemas.openxmlformats.org/officeDocument/2006/relationships/image" Target="media/image671.wmf"/><Relationship Id="rId115" Type="http://schemas.openxmlformats.org/officeDocument/2006/relationships/oleObject" Target="embeddings/oleObject55.bin"/><Relationship Id="rId322" Type="http://schemas.openxmlformats.org/officeDocument/2006/relationships/oleObject" Target="embeddings/oleObject162.bin"/><Relationship Id="rId767" Type="http://schemas.openxmlformats.org/officeDocument/2006/relationships/oleObject" Target="embeddings/oleObject400.bin"/><Relationship Id="rId974" Type="http://schemas.openxmlformats.org/officeDocument/2006/relationships/image" Target="media/image463.wmf"/><Relationship Id="rId627" Type="http://schemas.openxmlformats.org/officeDocument/2006/relationships/image" Target="media/image291.wmf"/><Relationship Id="rId834" Type="http://schemas.openxmlformats.org/officeDocument/2006/relationships/image" Target="media/image393.wmf"/><Relationship Id="rId1257" Type="http://schemas.openxmlformats.org/officeDocument/2006/relationships/oleObject" Target="embeddings/oleObject647.bin"/><Relationship Id="rId1464" Type="http://schemas.openxmlformats.org/officeDocument/2006/relationships/image" Target="media/image704.wmf"/><Relationship Id="rId901" Type="http://schemas.openxmlformats.org/officeDocument/2006/relationships/oleObject" Target="embeddings/oleObject468.bin"/><Relationship Id="rId1117" Type="http://schemas.openxmlformats.org/officeDocument/2006/relationships/oleObject" Target="embeddings/oleObject576.bin"/><Relationship Id="rId1324" Type="http://schemas.openxmlformats.org/officeDocument/2006/relationships/oleObject" Target="embeddings/oleObject683.bin"/><Relationship Id="rId1531" Type="http://schemas.openxmlformats.org/officeDocument/2006/relationships/image" Target="media/image735.wmf"/><Relationship Id="rId30" Type="http://schemas.openxmlformats.org/officeDocument/2006/relationships/image" Target="media/image16.png"/><Relationship Id="rId277" Type="http://schemas.openxmlformats.org/officeDocument/2006/relationships/image" Target="media/image131.wmf"/><Relationship Id="rId484" Type="http://schemas.openxmlformats.org/officeDocument/2006/relationships/image" Target="media/image219.wmf"/><Relationship Id="rId137" Type="http://schemas.openxmlformats.org/officeDocument/2006/relationships/oleObject" Target="embeddings/oleObject66.bin"/><Relationship Id="rId344" Type="http://schemas.openxmlformats.org/officeDocument/2006/relationships/oleObject" Target="embeddings/oleObject183.bin"/><Relationship Id="rId691" Type="http://schemas.openxmlformats.org/officeDocument/2006/relationships/image" Target="media/image323.wmf"/><Relationship Id="rId789" Type="http://schemas.openxmlformats.org/officeDocument/2006/relationships/oleObject" Target="embeddings/oleObject411.bin"/><Relationship Id="rId996" Type="http://schemas.openxmlformats.org/officeDocument/2006/relationships/image" Target="media/image474.wmf"/><Relationship Id="rId551" Type="http://schemas.openxmlformats.org/officeDocument/2006/relationships/oleObject" Target="embeddings/oleObject292.bin"/><Relationship Id="rId649" Type="http://schemas.openxmlformats.org/officeDocument/2006/relationships/image" Target="media/image302.wmf"/><Relationship Id="rId856" Type="http://schemas.openxmlformats.org/officeDocument/2006/relationships/image" Target="media/image404.wmf"/><Relationship Id="rId1181" Type="http://schemas.openxmlformats.org/officeDocument/2006/relationships/image" Target="media/image567.wmf"/><Relationship Id="rId1279" Type="http://schemas.openxmlformats.org/officeDocument/2006/relationships/image" Target="media/image612.wmf"/><Relationship Id="rId1486" Type="http://schemas.openxmlformats.org/officeDocument/2006/relationships/oleObject" Target="embeddings/oleObject765.bin"/><Relationship Id="rId204" Type="http://schemas.openxmlformats.org/officeDocument/2006/relationships/image" Target="media/image95.wmf"/><Relationship Id="rId411" Type="http://schemas.openxmlformats.org/officeDocument/2006/relationships/image" Target="media/image185.wmf"/><Relationship Id="rId509" Type="http://schemas.openxmlformats.org/officeDocument/2006/relationships/oleObject" Target="embeddings/oleObject271.bin"/><Relationship Id="rId1041" Type="http://schemas.openxmlformats.org/officeDocument/2006/relationships/oleObject" Target="embeddings/oleObject538.bin"/><Relationship Id="rId1139" Type="http://schemas.openxmlformats.org/officeDocument/2006/relationships/oleObject" Target="embeddings/oleObject587.bin"/><Relationship Id="rId1346" Type="http://schemas.openxmlformats.org/officeDocument/2006/relationships/oleObject" Target="embeddings/oleObject694.bin"/><Relationship Id="rId716" Type="http://schemas.openxmlformats.org/officeDocument/2006/relationships/oleObject" Target="embeddings/oleObject374.bin"/><Relationship Id="rId923" Type="http://schemas.openxmlformats.org/officeDocument/2006/relationships/oleObject" Target="embeddings/oleObject479.bin"/><Relationship Id="rId52" Type="http://schemas.openxmlformats.org/officeDocument/2006/relationships/oleObject" Target="embeddings/oleObject23.bin"/><Relationship Id="rId1206" Type="http://schemas.openxmlformats.org/officeDocument/2006/relationships/oleObject" Target="embeddings/oleObject620.bin"/><Relationship Id="rId1413" Type="http://schemas.openxmlformats.org/officeDocument/2006/relationships/oleObject" Target="embeddings/oleObject728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736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10</TotalTime>
  <Pages>17</Pages>
  <Words>4968</Words>
  <Characters>28323</Characters>
  <Application>Microsoft Office Word</Application>
  <DocSecurity>0</DocSecurity>
  <Lines>236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cp:lastPrinted>2021-06-25T18:21:00Z</cp:lastPrinted>
  <dcterms:created xsi:type="dcterms:W3CDTF">2021-07-02T13:06:00Z</dcterms:created>
  <dcterms:modified xsi:type="dcterms:W3CDTF">2021-07-02T13:27:00Z</dcterms:modified>
</cp:coreProperties>
</file>